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0918CD9F" w14:textId="77777777">
      <w:pPr>
        <w15:collapsed w:val="false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 w14:paraId="1794F740" w14:textId="77777777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 w14:paraId="48DE055A" w14:textId="2E7A6B2E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695AC0">
        <w:rPr>
          <w:rFonts w:ascii="Arial" w:hAnsi="Arial" w:cs="Arial"/>
          <w:color w:val="000000" w:themeColor="text1"/>
        </w:rPr>
        <w:t>353/2025-</w:t>
      </w:r>
      <w:r w:rsidR="00B171F1">
        <w:rPr>
          <w:rFonts w:ascii="Arial" w:hAnsi="Arial" w:cs="Arial"/>
          <w:color w:val="000000" w:themeColor="text1"/>
        </w:rPr>
        <w:t>32</w:t>
      </w:r>
    </w:p>
    <w:p w:rsidRPr="00B020C3" w:rsidR="00A31FD5" w:rsidP="00971186" w:rsidRDefault="00A31FD5" w14:paraId="088022E4" w14:textId="77777777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36C74C76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 w14:paraId="16CD1739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 w14:paraId="55009CB4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 w14:paraId="13888BAC" w14:textId="00428A3A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695AC0">
        <w:rPr>
          <w:rFonts w:ascii="Arial" w:hAnsi="Arial" w:cs="Arial"/>
          <w:color w:val="000000" w:themeColor="text1"/>
        </w:rPr>
        <w:t>5. ožujka 2026.</w:t>
      </w:r>
      <w:r w:rsidRPr="00B020C3" w:rsidR="006921B7">
        <w:rPr>
          <w:rFonts w:ascii="Arial" w:hAnsi="Arial" w:cs="Arial"/>
          <w:color w:val="000000" w:themeColor="text1"/>
        </w:rPr>
        <w:t xml:space="preserve">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 w14:paraId="7862F6A2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7A3879" w:rsidP="00695AC0" w:rsidRDefault="00695AC0" w14:paraId="079CAB0D" w14:textId="6AECD36F">
      <w:pPr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ISTARSKA PIVOVARA d.o.o. u stečaju, OIB </w:t>
      </w:r>
      <w:r w:rsidRPr="00695AC0">
        <w:rPr>
          <w:rFonts w:ascii="Arial" w:hAnsi="Arial" w:cs="Arial"/>
          <w:sz w:val="23"/>
          <w:szCs w:val="23"/>
        </w:rPr>
        <w:t>34031012034</w:t>
      </w:r>
      <w:r>
        <w:rPr>
          <w:rFonts w:ascii="Arial" w:hAnsi="Arial" w:cs="Arial"/>
          <w:sz w:val="23"/>
          <w:szCs w:val="23"/>
        </w:rPr>
        <w:t>, Sv. Ivan - Dol 6, Buzet</w:t>
      </w:r>
    </w:p>
    <w:p w:rsidR="004E4CCA" w:rsidP="00917194" w:rsidRDefault="004E4CCA" w14:paraId="205AD17D" w14:textId="77777777">
      <w:pPr>
        <w:jc w:val="both"/>
        <w:rPr>
          <w:rFonts w:ascii="Arial" w:hAnsi="Arial" w:cs="Arial"/>
          <w:sz w:val="23"/>
          <w:szCs w:val="23"/>
        </w:rPr>
      </w:pPr>
    </w:p>
    <w:p w:rsidR="004E4CCA" w:rsidP="00917194" w:rsidRDefault="004E4CCA" w14:paraId="572371FD" w14:textId="77777777">
      <w:pPr>
        <w:jc w:val="both"/>
        <w:rPr>
          <w:rFonts w:ascii="Arial" w:hAnsi="Arial" w:cs="Arial"/>
          <w:sz w:val="23"/>
          <w:szCs w:val="23"/>
        </w:rPr>
      </w:pPr>
    </w:p>
    <w:p w:rsidRPr="00B020C3" w:rsidR="004E4CCA" w:rsidP="00917194" w:rsidRDefault="004E4CCA" w14:paraId="05D8DEF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6BEF4ED9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 w14:paraId="56B0CAD9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 w14:paraId="5762D5F3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Pr="00B020C3" w:rsidR="006921B7" w:rsidP="00917194" w:rsidRDefault="006921B7" w14:paraId="05B6B36E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695AC0" w14:paraId="4D0E48DE" w14:textId="52112BA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Pavao Mrkonjić</w:t>
      </w:r>
      <w:r w:rsidRPr="00B020C3" w:rsidR="00917194">
        <w:rPr>
          <w:rFonts w:ascii="Arial" w:hAnsi="Arial" w:cs="Arial"/>
          <w:color w:val="000000" w:themeColor="text1"/>
        </w:rPr>
        <w:t>, stečajni upravitelj</w:t>
      </w:r>
    </w:p>
    <w:p w:rsidRPr="00B020C3" w:rsidR="00917194" w:rsidP="00917194" w:rsidRDefault="00917194" w14:paraId="380E588C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 w14:paraId="1967BBEB" w14:textId="3F880E20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695AC0">
        <w:rPr>
          <w:rFonts w:ascii="Arial" w:hAnsi="Arial" w:cs="Arial"/>
          <w:color w:val="000000" w:themeColor="text1"/>
        </w:rPr>
        <w:t>12,00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 w14:paraId="3BA0DDAB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2564C4E9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536EA9" w:rsidP="00917194" w:rsidRDefault="00536EA9" w14:paraId="25E2E5AE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6174C7" w:rsidP="005A2899" w:rsidRDefault="005A2899" w14:paraId="0C91FF2F" w14:textId="2F2B9DBB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 vjerovnike MARČINKOVIĆ NEKRETNINE, za Nikolu Sulića, za AUG CONSULTANTS, za ENP SUPPLY – odvj. </w:t>
      </w:r>
      <w:r w:rsidRPr="005A2899" w:rsidR="004E4CCA">
        <w:rPr>
          <w:rFonts w:ascii="Arial" w:hAnsi="Arial" w:cs="Arial"/>
          <w:color w:val="000000" w:themeColor="text1"/>
        </w:rPr>
        <w:t xml:space="preserve"> </w:t>
      </w:r>
      <w:r w:rsidRPr="005A2899">
        <w:rPr>
          <w:rFonts w:ascii="Arial" w:hAnsi="Arial" w:cs="Arial"/>
          <w:color w:val="000000" w:themeColor="text1"/>
        </w:rPr>
        <w:t>Tibor Vrbanić</w:t>
      </w:r>
      <w:r>
        <w:rPr>
          <w:rFonts w:ascii="Arial" w:hAnsi="Arial" w:cs="Arial"/>
          <w:color w:val="000000" w:themeColor="text1"/>
        </w:rPr>
        <w:t>, punomoći predaje u spis</w:t>
      </w:r>
    </w:p>
    <w:p w:rsidR="005A2899" w:rsidP="005A2899" w:rsidRDefault="005A2899" w14:paraId="70CEC2D4" w14:textId="778BD84C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 HRVATSKE ŠUME d.o.o. – ŽELJKA NEFAT, odvjetnička vježbenica po zamjeničkoj punomoći koju predaje u spis, </w:t>
      </w:r>
    </w:p>
    <w:p w:rsidR="005A2899" w:rsidP="005A2899" w:rsidRDefault="005A2899" w14:paraId="7A4F1D81" w14:textId="17606CAB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Za IKB UMAG d.d. – Emill Stela, zaposlenik, punomoć uz prijavu tražbine</w:t>
      </w:r>
    </w:p>
    <w:p w:rsidR="005A2899" w:rsidP="005A2899" w:rsidRDefault="005A2899" w14:paraId="774B44D3" w14:textId="71CA2064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 AUTOCENTAR POREČ i za </w:t>
      </w:r>
      <w:r w:rsidR="00D64132">
        <w:rPr>
          <w:rFonts w:ascii="Arial" w:hAnsi="Arial" w:cs="Arial"/>
          <w:color w:val="000000" w:themeColor="text1"/>
        </w:rPr>
        <w:t xml:space="preserve">OD </w:t>
      </w:r>
      <w:r>
        <w:rPr>
          <w:rFonts w:ascii="Arial" w:hAnsi="Arial" w:cs="Arial"/>
          <w:color w:val="000000" w:themeColor="text1"/>
        </w:rPr>
        <w:t xml:space="preserve">KOROTA i partneri -  pun. Gordana Hadžiabdić, punomoć predaje u spis, </w:t>
      </w:r>
    </w:p>
    <w:p w:rsidR="005A2899" w:rsidP="005A2899" w:rsidRDefault="005A2899" w14:paraId="3862B075" w14:textId="7A9DBB27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 vjerovnika INA d.d. – pun. Siniša Barićević, punomoć uz prijavu tražbine, </w:t>
      </w:r>
    </w:p>
    <w:p w:rsidR="005A2899" w:rsidP="005A2899" w:rsidRDefault="005A2899" w14:paraId="35699D42" w14:textId="72499AF4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Za vjerovnike RH (1., 36., 37. 38.,  49., 50.) zamjenik ŽDO u Puli - Blanka Cotman Kalac</w:t>
      </w:r>
    </w:p>
    <w:p w:rsidRPr="005A2899" w:rsidR="005A2899" w:rsidP="005A2899" w:rsidRDefault="005A2899" w14:paraId="31ED522B" w14:textId="354E57CA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 DINES DUO d.o.o. – Lea Vitaljić Mikac, odvjetnica, prema punomoći koju predaje u spis. </w:t>
      </w:r>
    </w:p>
    <w:p w:rsidRPr="00B020C3" w:rsidR="008215C4" w:rsidP="008215C4" w:rsidRDefault="008215C4" w14:paraId="57F75FA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8215C4" w:rsidP="008215C4" w:rsidRDefault="008215C4" w14:paraId="481E5321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4E67E650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 w14:paraId="02FB764A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03F5A597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 w14:paraId="01DE47E3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 w14:paraId="47787226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 w14:paraId="72BFEA35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 w14:paraId="4788EB5D" w14:textId="06953EC2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 xml:space="preserve">Utvrđuje se da je poziv vjerovnicima za današnje ispitno ročište javno priopćen i objavljen putem e-oglasne ploče dana </w:t>
      </w:r>
      <w:r w:rsidR="00695AC0">
        <w:rPr>
          <w:rFonts w:ascii="Arial" w:hAnsi="Arial" w:cs="Arial"/>
          <w:color w:val="000000" w:themeColor="text1"/>
        </w:rPr>
        <w:t xml:space="preserve">31. listopada 2025., dok je zaključak o odgodi ročišta </w:t>
      </w:r>
      <w:r w:rsidRPr="00B020C3" w:rsidR="00695AC0">
        <w:rPr>
          <w:rFonts w:ascii="Arial" w:hAnsi="Arial" w:cs="Arial"/>
          <w:color w:val="000000" w:themeColor="text1"/>
        </w:rPr>
        <w:t>javno priopćen i objavljen putem e-oglasne ploče dana</w:t>
      </w:r>
      <w:r w:rsidR="00695AC0">
        <w:rPr>
          <w:rFonts w:ascii="Arial" w:hAnsi="Arial" w:cs="Arial"/>
          <w:color w:val="000000" w:themeColor="text1"/>
        </w:rPr>
        <w:t xml:space="preserve"> 30. siječnja 2026.</w:t>
      </w:r>
      <w:r w:rsidRPr="00B020C3" w:rsidR="00250C34">
        <w:rPr>
          <w:rFonts w:ascii="Arial" w:hAnsi="Arial" w:cs="Arial"/>
          <w:color w:val="000000" w:themeColor="text1"/>
        </w:rPr>
        <w:t xml:space="preserve"> </w:t>
      </w:r>
      <w:r w:rsidR="00FB0E51">
        <w:rPr>
          <w:rFonts w:ascii="Arial" w:hAnsi="Arial" w:cs="Arial"/>
          <w:color w:val="000000" w:themeColor="text1"/>
        </w:rPr>
        <w:t>U</w:t>
      </w:r>
      <w:r w:rsidRPr="00B020C3" w:rsidR="00250C34">
        <w:rPr>
          <w:rFonts w:ascii="Arial" w:hAnsi="Arial" w:cs="Arial"/>
          <w:color w:val="000000" w:themeColor="text1"/>
        </w:rPr>
        <w:t xml:space="preserve">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</w:t>
      </w:r>
      <w:r w:rsidRPr="00FB0E51" w:rsidR="00250C34">
        <w:rPr>
          <w:rFonts w:ascii="Arial" w:hAnsi="Arial" w:cs="Arial"/>
          <w:color w:val="000000" w:themeColor="text1"/>
        </w:rPr>
        <w:t>pristigl</w:t>
      </w:r>
      <w:r w:rsidRPr="00FB0E51" w:rsidR="006921B7">
        <w:rPr>
          <w:rFonts w:ascii="Arial" w:hAnsi="Arial" w:cs="Arial"/>
          <w:color w:val="000000" w:themeColor="text1"/>
        </w:rPr>
        <w:t xml:space="preserve">o </w:t>
      </w:r>
      <w:r w:rsidRPr="00FB0E51" w:rsidR="00FB0E51">
        <w:rPr>
          <w:rFonts w:ascii="Arial" w:hAnsi="Arial" w:cs="Arial"/>
          <w:color w:val="000000" w:themeColor="text1"/>
        </w:rPr>
        <w:t>50</w:t>
      </w:r>
      <w:r w:rsidRPr="00FB0E51" w:rsidR="00250C34">
        <w:rPr>
          <w:rFonts w:ascii="Arial" w:hAnsi="Arial" w:cs="Arial"/>
          <w:color w:val="000000" w:themeColor="text1"/>
        </w:rPr>
        <w:t xml:space="preserve"> prijav</w:t>
      </w:r>
      <w:r w:rsidRPr="00FB0E51" w:rsidR="00FB0E51">
        <w:rPr>
          <w:rFonts w:ascii="Arial" w:hAnsi="Arial" w:cs="Arial"/>
          <w:color w:val="000000" w:themeColor="text1"/>
        </w:rPr>
        <w:t>a</w:t>
      </w:r>
      <w:r w:rsidRPr="00FB0E51" w:rsidR="00250C34">
        <w:rPr>
          <w:rFonts w:ascii="Arial" w:hAnsi="Arial" w:cs="Arial"/>
          <w:color w:val="000000" w:themeColor="text1"/>
        </w:rPr>
        <w:t xml:space="preserve"> tražbin</w:t>
      </w:r>
      <w:r w:rsidRPr="00FB0E51" w:rsidR="00661B2F">
        <w:rPr>
          <w:rFonts w:ascii="Arial" w:hAnsi="Arial" w:cs="Arial"/>
          <w:color w:val="000000" w:themeColor="text1"/>
        </w:rPr>
        <w:t>a</w:t>
      </w:r>
      <w:r w:rsidRPr="00FB0E51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 w14:paraId="6ABA2F37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03B2486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B020C3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B020C3" w:rsidR="00713E96" w:rsidP="00713E96" w:rsidRDefault="00713E96" w14:paraId="6990F8E0" w14:textId="77777777">
      <w:pPr>
        <w:jc w:val="both"/>
        <w:rPr>
          <w:rFonts w:ascii="Arial" w:hAnsi="Arial" w:cs="Arial"/>
          <w:color w:val="000000" w:themeColor="text1"/>
        </w:rPr>
      </w:pPr>
    </w:p>
    <w:p w:rsidR="00713E96" w:rsidP="00713E96" w:rsidRDefault="00713E96" w14:paraId="79A8989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="00DD0C5F" w:rsidP="00713E96" w:rsidRDefault="00DD0C5F" w14:paraId="490267E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DD0C5F" w:rsidR="00DD0C5F" w:rsidP="00DD0C5F" w:rsidRDefault="00DD0C5F" w14:paraId="1BEE8BD1" w14:textId="6122E044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I. VIŠI ISPLATNI RED</w:t>
      </w:r>
    </w:p>
    <w:p w:rsidRPr="00B020C3" w:rsidR="00287AC6" w:rsidP="00287AC6" w:rsidRDefault="00287AC6" w14:paraId="53F1E1C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4E4CCA" w:rsidP="004E4CCA" w:rsidRDefault="00DB12B0" w14:paraId="017010FA" w14:textId="14C996BB">
      <w:pPr>
        <w:ind w:firstLine="708"/>
        <w:jc w:val="both"/>
        <w:rPr>
          <w:rFonts w:ascii="Arial" w:hAnsi="Arial" w:cs="Arial"/>
          <w:color w:val="000000" w:themeColor="text1"/>
        </w:rPr>
      </w:pPr>
      <w:r w:rsidRPr="009C0D2C">
        <w:rPr>
          <w:rFonts w:ascii="Arial" w:hAnsi="Arial" w:cs="Arial"/>
          <w:color w:val="000000" w:themeColor="text1"/>
        </w:rPr>
        <w:t>1</w:t>
      </w:r>
      <w:r w:rsidRPr="009C0D2C" w:rsidR="00075565">
        <w:rPr>
          <w:rFonts w:ascii="Arial" w:hAnsi="Arial" w:cs="Arial"/>
          <w:color w:val="000000" w:themeColor="text1"/>
        </w:rPr>
        <w:t xml:space="preserve">. </w:t>
      </w:r>
      <w:r w:rsidRPr="009C0D2C" w:rsidR="004E4CCA">
        <w:rPr>
          <w:rFonts w:ascii="Arial" w:hAnsi="Arial" w:cs="Arial"/>
          <w:color w:val="000000" w:themeColor="text1"/>
        </w:rPr>
        <w:t xml:space="preserve">Vjerovnik </w:t>
      </w:r>
      <w:r w:rsidRPr="009C0D2C" w:rsidR="00695AC0">
        <w:rPr>
          <w:rFonts w:ascii="Arial" w:hAnsi="Arial" w:cs="Arial"/>
          <w:color w:val="000000" w:themeColor="text1"/>
        </w:rPr>
        <w:t>Republika Hrvatska, Ministarstvo financija, Porezna uprava</w:t>
      </w:r>
      <w:r w:rsidR="00695AC0">
        <w:rPr>
          <w:rFonts w:ascii="Arial" w:hAnsi="Arial" w:cs="Arial"/>
          <w:color w:val="000000" w:themeColor="text1"/>
        </w:rPr>
        <w:t>,</w:t>
      </w:r>
      <w:r w:rsidR="00E45041">
        <w:rPr>
          <w:rFonts w:ascii="Arial" w:hAnsi="Arial" w:cs="Arial"/>
          <w:color w:val="000000" w:themeColor="text1"/>
        </w:rPr>
        <w:t xml:space="preserve"> OIB 18683136467, Katančićeva 5, Zagreb,</w:t>
      </w:r>
      <w:r w:rsidR="00695AC0">
        <w:rPr>
          <w:rFonts w:ascii="Arial" w:hAnsi="Arial" w:cs="Arial"/>
          <w:color w:val="000000" w:themeColor="text1"/>
        </w:rPr>
        <w:t xml:space="preserve"> </w:t>
      </w:r>
      <w:r w:rsidRPr="00B020C3" w:rsidR="004E4CCA">
        <w:rPr>
          <w:rFonts w:ascii="Arial" w:hAnsi="Arial" w:cs="Arial"/>
          <w:color w:val="000000" w:themeColor="text1"/>
        </w:rPr>
        <w:t>prijavi</w:t>
      </w:r>
      <w:r w:rsidR="004E4CCA">
        <w:rPr>
          <w:rFonts w:ascii="Arial" w:hAnsi="Arial" w:cs="Arial"/>
          <w:color w:val="000000" w:themeColor="text1"/>
        </w:rPr>
        <w:t>o</w:t>
      </w:r>
      <w:r w:rsidRPr="00B020C3" w:rsidR="004E4CCA">
        <w:rPr>
          <w:rFonts w:ascii="Arial" w:hAnsi="Arial" w:cs="Arial"/>
          <w:color w:val="000000" w:themeColor="text1"/>
        </w:rPr>
        <w:t xml:space="preserve"> je tražbinu u iznosu od </w:t>
      </w:r>
      <w:r w:rsidR="009C0D2C">
        <w:rPr>
          <w:rFonts w:ascii="Arial" w:hAnsi="Arial" w:cs="Arial"/>
          <w:color w:val="000000" w:themeColor="text1"/>
        </w:rPr>
        <w:t>23.920,53</w:t>
      </w:r>
      <w:r w:rsidRPr="001C05F5" w:rsidR="001C05F5">
        <w:rPr>
          <w:rFonts w:ascii="Arial" w:hAnsi="Arial" w:cs="Arial"/>
          <w:color w:val="000000" w:themeColor="text1"/>
        </w:rPr>
        <w:t>‬</w:t>
      </w:r>
      <w:r w:rsidRPr="00026794" w:rsidR="00026794">
        <w:rPr>
          <w:rFonts w:ascii="Arial" w:hAnsi="Arial" w:cs="Arial"/>
          <w:color w:val="000000" w:themeColor="text1"/>
        </w:rPr>
        <w:t>‬</w:t>
      </w:r>
      <w:r w:rsidR="00026794">
        <w:rPr>
          <w:rFonts w:ascii="Arial" w:hAnsi="Arial" w:cs="Arial"/>
          <w:color w:val="000000" w:themeColor="text1"/>
        </w:rPr>
        <w:t xml:space="preserve"> eura</w:t>
      </w:r>
      <w:r w:rsidRPr="00B020C3" w:rsidR="004E4CCA">
        <w:rPr>
          <w:rFonts w:ascii="Arial" w:hAnsi="Arial" w:cs="Arial"/>
          <w:color w:val="000000" w:themeColor="text1"/>
        </w:rPr>
        <w:t xml:space="preserve">, </w:t>
      </w:r>
      <w:r w:rsidR="004E4CCA">
        <w:rPr>
          <w:rFonts w:ascii="Arial" w:hAnsi="Arial" w:cs="Arial"/>
          <w:color w:val="000000" w:themeColor="text1"/>
        </w:rPr>
        <w:t xml:space="preserve">po osnovi </w:t>
      </w:r>
      <w:r w:rsidR="00695AC0">
        <w:rPr>
          <w:rFonts w:ascii="Arial" w:hAnsi="Arial" w:cs="Arial"/>
          <w:color w:val="000000" w:themeColor="text1"/>
        </w:rPr>
        <w:t xml:space="preserve">ovršne isprave, doprinosa za obvezna osiguranja i JOPPD obrazaca. </w:t>
      </w:r>
    </w:p>
    <w:p w:rsidR="004E4CCA" w:rsidP="004E4CCA" w:rsidRDefault="004E4CCA" w14:paraId="4347ED55" w14:textId="05569F5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I. višeg isplatnog reda.</w:t>
      </w:r>
    </w:p>
    <w:p w:rsidR="00C45B1E" w:rsidP="004E4CCA" w:rsidRDefault="00C45B1E" w14:paraId="051D9E5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45B1E" w:rsidP="00C45B1E" w:rsidRDefault="00C45B1E" w14:paraId="112C7DB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Vjerovnik RH navodi da je navedenu tražbinu kako je bila prethodno naznačena u prvoj tablici stečajnog upravitelja u iznosu od 24.248,62 eura potrebno uvećati za 328,09 eura, a ne umanjiti a sve kako je to i navedeno u prijavi tražbine ovog vjerovnika gdje je tražbina I. višeg isplatnog reda prijavljena u iznosu od 24.576,71 euro. </w:t>
      </w:r>
    </w:p>
    <w:p w:rsidRPr="00B020C3" w:rsidR="00C45B1E" w:rsidP="00C45B1E" w:rsidRDefault="00C45B1E" w14:paraId="02010325" w14:textId="354773A6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4E4CCA" w:rsidP="004E4CCA" w:rsidRDefault="004E4CCA" w14:paraId="3968BDA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C45B1E" w:rsidP="004E4CCA" w:rsidRDefault="00C45B1E" w14:paraId="70123CF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45B1E" w:rsidP="004E4CCA" w:rsidRDefault="00C45B1E" w14:paraId="0BDBCDE1" w14:textId="69A61D54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upravitelj potvrđuje upravo iznesene navode vjerovnika RH. </w:t>
      </w:r>
    </w:p>
    <w:p w:rsidRPr="00B020C3" w:rsidR="004E4CCA" w:rsidP="004E4CCA" w:rsidRDefault="004E4CCA" w14:paraId="0240AAE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4E4CCA" w:rsidP="004E4CCA" w:rsidRDefault="004E4CCA" w14:paraId="05EA1839" w14:textId="7102165D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E45041">
        <w:rPr>
          <w:rFonts w:ascii="Arial" w:hAnsi="Arial" w:cs="Arial"/>
          <w:color w:val="000000" w:themeColor="text1"/>
        </w:rPr>
        <w:t>Republika Hrvatska, Ministarstvo financija, Porezna uprava, OIB 18683136467, Katančićeva 5, Zagreb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C45B1E">
        <w:rPr>
          <w:rFonts w:ascii="Arial" w:hAnsi="Arial" w:cs="Arial"/>
          <w:color w:val="000000" w:themeColor="text1"/>
        </w:rPr>
        <w:t>24.576,71</w:t>
      </w:r>
      <w:r w:rsidRPr="001C05F5" w:rsidR="009C0D2C">
        <w:rPr>
          <w:rFonts w:ascii="Arial" w:hAnsi="Arial" w:cs="Arial"/>
          <w:color w:val="000000" w:themeColor="text1"/>
        </w:rPr>
        <w:t>‬</w:t>
      </w:r>
      <w:r w:rsidRPr="00026794" w:rsidR="009C0D2C">
        <w:rPr>
          <w:rFonts w:ascii="Arial" w:hAnsi="Arial" w:cs="Arial"/>
          <w:color w:val="000000" w:themeColor="text1"/>
        </w:rPr>
        <w:t>‬</w:t>
      </w:r>
      <w:r w:rsidR="009C0D2C">
        <w:rPr>
          <w:rFonts w:ascii="Arial" w:hAnsi="Arial" w:cs="Arial"/>
          <w:color w:val="000000" w:themeColor="text1"/>
        </w:rPr>
        <w:t xml:space="preserve"> eura</w:t>
      </w:r>
      <w:r w:rsidRPr="00B020C3" w:rsidR="009C0D2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4E4CCA" w:rsidP="006C120A" w:rsidRDefault="004E4CCA" w14:paraId="00AFF93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DD0C5F" w:rsidP="006C120A" w:rsidRDefault="00DD0C5F" w14:paraId="01C3E7EA" w14:textId="6FB92692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II. VIŠI ISPLATNI RED </w:t>
      </w:r>
    </w:p>
    <w:p w:rsidR="00DD0C5F" w:rsidP="006C120A" w:rsidRDefault="00DD0C5F" w14:paraId="6333A1B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C120A" w:rsidP="006C120A" w:rsidRDefault="00DD0C5F" w14:paraId="79F74C90" w14:textId="79FB575D">
      <w:pPr>
        <w:ind w:firstLine="708"/>
        <w:jc w:val="both"/>
        <w:rPr>
          <w:rFonts w:ascii="Arial" w:hAnsi="Arial" w:cs="Arial"/>
        </w:rPr>
      </w:pPr>
      <w:r w:rsidRPr="004829C7">
        <w:rPr>
          <w:rFonts w:ascii="Arial" w:hAnsi="Arial" w:cs="Arial"/>
        </w:rPr>
        <w:t>1</w:t>
      </w:r>
      <w:r w:rsidRPr="004829C7" w:rsidR="004E4CCA">
        <w:rPr>
          <w:rFonts w:ascii="Arial" w:hAnsi="Arial" w:cs="Arial"/>
        </w:rPr>
        <w:t xml:space="preserve">. </w:t>
      </w:r>
      <w:r w:rsidRPr="004829C7" w:rsidR="006C120A">
        <w:rPr>
          <w:rFonts w:ascii="Arial" w:hAnsi="Arial" w:cs="Arial"/>
        </w:rPr>
        <w:t xml:space="preserve">Vjerovnik </w:t>
      </w:r>
      <w:r w:rsidRPr="004829C7" w:rsidR="00695AC0">
        <w:rPr>
          <w:rFonts w:ascii="Arial" w:hAnsi="Arial" w:cs="Arial"/>
        </w:rPr>
        <w:t xml:space="preserve">Grad Buzet, </w:t>
      </w:r>
      <w:r w:rsidRPr="004829C7" w:rsidR="00E45041">
        <w:rPr>
          <w:rFonts w:ascii="Arial" w:hAnsi="Arial" w:cs="Arial"/>
        </w:rPr>
        <w:t>OIB 77449869256, II. Istarske brigade 12, Buzet,</w:t>
      </w:r>
      <w:r w:rsidR="00E45041">
        <w:rPr>
          <w:rFonts w:ascii="Arial" w:hAnsi="Arial" w:cs="Arial"/>
        </w:rPr>
        <w:t xml:space="preserve"> </w:t>
      </w:r>
      <w:r w:rsidRPr="00B928E9" w:rsidR="006C120A">
        <w:rPr>
          <w:rFonts w:ascii="Arial" w:hAnsi="Arial" w:cs="Arial"/>
        </w:rPr>
        <w:t xml:space="preserve">prijavio je tražbinu u iznosu od </w:t>
      </w:r>
      <w:r w:rsidR="00633207">
        <w:rPr>
          <w:rFonts w:ascii="Arial" w:hAnsi="Arial" w:cs="Arial"/>
        </w:rPr>
        <w:t>44.298,48</w:t>
      </w:r>
      <w:r w:rsidRPr="00B928E9" w:rsidR="006C120A">
        <w:rPr>
          <w:rFonts w:ascii="Arial" w:hAnsi="Arial" w:cs="Arial"/>
        </w:rPr>
        <w:t xml:space="preserve"> EUR  po osnovi </w:t>
      </w:r>
      <w:r w:rsidR="00695AC0">
        <w:rPr>
          <w:rFonts w:ascii="Arial" w:hAnsi="Arial" w:cs="Arial"/>
        </w:rPr>
        <w:t xml:space="preserve">ovršne isprave rješenja o naknadi za uređenje voda. </w:t>
      </w:r>
      <w:r w:rsidR="00D03C68">
        <w:rPr>
          <w:rFonts w:ascii="Arial" w:hAnsi="Arial" w:cs="Arial"/>
        </w:rPr>
        <w:t xml:space="preserve"> </w:t>
      </w:r>
    </w:p>
    <w:p w:rsidRPr="00B928E9" w:rsidR="004E4CCA" w:rsidP="006C120A" w:rsidRDefault="004E4CCA" w14:paraId="1F4132B8" w14:textId="77777777">
      <w:pPr>
        <w:ind w:firstLine="708"/>
        <w:jc w:val="both"/>
        <w:rPr>
          <w:rFonts w:ascii="Arial" w:hAnsi="Arial" w:cs="Arial"/>
        </w:rPr>
      </w:pPr>
    </w:p>
    <w:p w:rsidRPr="00623A0E" w:rsidR="00623A0E" w:rsidP="00623A0E" w:rsidRDefault="006C120A" w14:paraId="7C9E3A46" w14:textId="7B600F4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</w:t>
      </w:r>
      <w:r w:rsidR="00633207">
        <w:rPr>
          <w:rFonts w:ascii="Arial" w:hAnsi="Arial" w:cs="Arial"/>
        </w:rPr>
        <w:t xml:space="preserve">iznosu od 11.221,23 eura dok je ostatak </w:t>
      </w:r>
      <w:r w:rsidR="00623A0E">
        <w:rPr>
          <w:rFonts w:ascii="Arial" w:hAnsi="Arial" w:cs="Arial"/>
        </w:rPr>
        <w:t xml:space="preserve">u iznosu od 33.077,25 eura osporio </w:t>
      </w:r>
      <w:r w:rsidRPr="00623A0E" w:rsidR="00623A0E">
        <w:rPr>
          <w:rFonts w:ascii="Arial" w:hAnsi="Arial" w:cs="Arial"/>
        </w:rPr>
        <w:t>iz razloga jer se od dužnika potražuje komunalna naknada za nekretnine koje su u vlasništvu Republike Hrvatske (nadležnog ministarstva)</w:t>
      </w:r>
      <w:r w:rsidR="00623A0E">
        <w:rPr>
          <w:rFonts w:ascii="Arial" w:hAnsi="Arial" w:cs="Arial"/>
        </w:rPr>
        <w:t>,</w:t>
      </w:r>
      <w:r w:rsidRPr="00623A0E" w:rsidR="00623A0E">
        <w:rPr>
          <w:rFonts w:ascii="Arial" w:hAnsi="Arial" w:cs="Arial"/>
        </w:rPr>
        <w:t xml:space="preserve"> a ne stečajnog dužnika što je utvrđeno pravomoćnom i ovršnom presudom Trgovačkog suda u Pazinu P-520/2019 od 11.9.2023 godine.  Za navedenu osporenu tražbinu postoji ovršna isprava</w:t>
      </w:r>
      <w:r w:rsidR="00623A0E">
        <w:rPr>
          <w:rFonts w:ascii="Arial" w:hAnsi="Arial" w:cs="Arial"/>
        </w:rPr>
        <w:t xml:space="preserve"> - </w:t>
      </w:r>
      <w:r w:rsidRPr="00623A0E" w:rsidR="00623A0E">
        <w:rPr>
          <w:rFonts w:ascii="Arial" w:hAnsi="Arial" w:cs="Arial"/>
        </w:rPr>
        <w:t>Rješenje o komunalnoj naknadi od 31.1.2023 g.</w:t>
      </w:r>
    </w:p>
    <w:p w:rsidR="004E4CCA" w:rsidP="00633207" w:rsidRDefault="006C120A" w14:paraId="23438574" w14:textId="5D2E9D0C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</w:t>
      </w:r>
    </w:p>
    <w:p w:rsidR="006C120A" w:rsidP="006C120A" w:rsidRDefault="006C120A" w14:paraId="3072EC6D" w14:textId="0B24EDC0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4E4CCA" w:rsidP="006C120A" w:rsidRDefault="004E4CCA" w14:paraId="43E4D675" w14:textId="77777777">
      <w:pPr>
        <w:ind w:firstLine="708"/>
        <w:jc w:val="both"/>
        <w:rPr>
          <w:rFonts w:ascii="Arial" w:hAnsi="Arial" w:cs="Arial"/>
        </w:rPr>
      </w:pPr>
    </w:p>
    <w:p w:rsidR="0088561D" w:rsidP="006C120A" w:rsidRDefault="006C120A" w14:paraId="3D041D92" w14:textId="214BBB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lastRenderedPageBreak/>
        <w:t xml:space="preserve">Stečajni sudac objavljuje da se tražbina stečajnog vjerovnika </w:t>
      </w:r>
      <w:r w:rsidR="00E45041">
        <w:rPr>
          <w:rFonts w:ascii="Arial" w:hAnsi="Arial" w:cs="Arial"/>
        </w:rPr>
        <w:t>Grad Buzet, OIB 77449869256, II. Istarske brigade 12, Buzet</w:t>
      </w:r>
      <w:r>
        <w:rPr>
          <w:rFonts w:ascii="Arial" w:hAnsi="Arial" w:cs="Arial"/>
        </w:rPr>
        <w:t xml:space="preserve">, </w:t>
      </w:r>
      <w:r w:rsidRPr="00B928E9">
        <w:rPr>
          <w:rFonts w:ascii="Arial" w:hAnsi="Arial" w:cs="Arial"/>
        </w:rPr>
        <w:t xml:space="preserve">smatra utvrđenom u iznosu </w:t>
      </w:r>
      <w:r w:rsidR="00695AC0">
        <w:rPr>
          <w:rFonts w:ascii="Arial" w:hAnsi="Arial" w:cs="Arial"/>
        </w:rPr>
        <w:t>11.221,23</w:t>
      </w:r>
      <w:r w:rsidRPr="00B928E9" w:rsidR="00695AC0">
        <w:rPr>
          <w:rFonts w:ascii="Arial" w:hAnsi="Arial" w:cs="Arial"/>
        </w:rPr>
        <w:t xml:space="preserve"> </w:t>
      </w:r>
      <w:r w:rsidR="004E4CCA">
        <w:rPr>
          <w:rFonts w:ascii="Arial" w:hAnsi="Arial" w:cs="Arial"/>
        </w:rPr>
        <w:t xml:space="preserve">EUR i </w:t>
      </w:r>
      <w:r w:rsidRPr="00B928E9">
        <w:rPr>
          <w:rFonts w:ascii="Arial" w:hAnsi="Arial" w:cs="Arial"/>
        </w:rPr>
        <w:t>razvrstava u II. viši isplatni red</w:t>
      </w:r>
      <w:r w:rsidRPr="00B020C3" w:rsidR="0088561D">
        <w:rPr>
          <w:rFonts w:ascii="Arial" w:hAnsi="Arial" w:cs="Arial"/>
          <w:color w:val="000000" w:themeColor="text1"/>
        </w:rPr>
        <w:t>.</w:t>
      </w:r>
      <w:r w:rsidR="00633207">
        <w:rPr>
          <w:rFonts w:ascii="Arial" w:hAnsi="Arial" w:cs="Arial"/>
          <w:color w:val="000000" w:themeColor="text1"/>
        </w:rPr>
        <w:t xml:space="preserve"> </w:t>
      </w:r>
    </w:p>
    <w:p w:rsidR="00583E49" w:rsidP="006C120A" w:rsidRDefault="00583E49" w14:paraId="4F86C72E" w14:textId="739A5A75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 preostali dio u iznosu od </w:t>
      </w:r>
      <w:r w:rsidRPr="00583E49">
        <w:rPr>
          <w:rFonts w:ascii="Arial" w:hAnsi="Arial" w:cs="Arial"/>
          <w:color w:val="000000" w:themeColor="text1"/>
        </w:rPr>
        <w:t>33.077,25</w:t>
      </w:r>
      <w:r>
        <w:rPr>
          <w:rFonts w:ascii="Arial" w:hAnsi="Arial" w:cs="Arial"/>
          <w:color w:val="000000" w:themeColor="text1"/>
        </w:rPr>
        <w:t xml:space="preserve"> eura sud će dužnika uputiti na parnicu protiv vjerovnika sukladno čl. 266. st. 4. SZ-a obzirom vjerovnik raspolaže ovršnom ispravom.</w:t>
      </w:r>
    </w:p>
    <w:p w:rsidR="00695AC0" w:rsidP="006C120A" w:rsidRDefault="00695AC0" w14:paraId="3BAFAD0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379B6" w:rsidP="006C120A" w:rsidRDefault="008379B6" w14:paraId="07BA0F2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95AC0" w:rsidP="00695AC0" w:rsidRDefault="00DD0C5F" w14:paraId="0C938673" w14:textId="40FFA34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695AC0">
        <w:rPr>
          <w:rFonts w:ascii="Arial" w:hAnsi="Arial" w:cs="Arial"/>
        </w:rPr>
        <w:t xml:space="preserve">. </w:t>
      </w:r>
      <w:r w:rsidRPr="00B928E9" w:rsidR="00695AC0">
        <w:rPr>
          <w:rFonts w:ascii="Arial" w:hAnsi="Arial" w:cs="Arial"/>
        </w:rPr>
        <w:t xml:space="preserve">Vjerovnik </w:t>
      </w:r>
      <w:r w:rsidR="00695AC0">
        <w:rPr>
          <w:rFonts w:ascii="Arial" w:hAnsi="Arial" w:cs="Arial"/>
        </w:rPr>
        <w:t xml:space="preserve">Enna next d.o.o., </w:t>
      </w:r>
      <w:r w:rsidR="00E45041">
        <w:rPr>
          <w:rFonts w:ascii="Arial" w:hAnsi="Arial" w:cs="Arial"/>
        </w:rPr>
        <w:t xml:space="preserve">OIB 61700516273, Gospodarska zona Vukovar 13, Vukovar, </w:t>
      </w:r>
      <w:r w:rsidRPr="00B928E9" w:rsidR="00695AC0">
        <w:rPr>
          <w:rFonts w:ascii="Arial" w:hAnsi="Arial" w:cs="Arial"/>
        </w:rPr>
        <w:t xml:space="preserve">prijavio je tražbinu u iznosu od </w:t>
      </w:r>
      <w:r w:rsidR="00695AC0">
        <w:rPr>
          <w:rFonts w:ascii="Arial" w:hAnsi="Arial" w:cs="Arial"/>
        </w:rPr>
        <w:t>14.483,09</w:t>
      </w:r>
      <w:r w:rsidRPr="00B928E9" w:rsidR="00695AC0">
        <w:rPr>
          <w:rFonts w:ascii="Arial" w:hAnsi="Arial" w:cs="Arial"/>
        </w:rPr>
        <w:t xml:space="preserve"> EUR  po osnovi </w:t>
      </w:r>
      <w:r w:rsidR="00695AC0">
        <w:rPr>
          <w:rFonts w:ascii="Arial" w:hAnsi="Arial" w:cs="Arial"/>
        </w:rPr>
        <w:t>ovršne isprave bjanko zadužnice poslovni broj OV6509/2019 i računa.</w:t>
      </w:r>
    </w:p>
    <w:p w:rsidRPr="00B928E9" w:rsidR="00695AC0" w:rsidP="00695AC0" w:rsidRDefault="00695AC0" w14:paraId="129991B8" w14:textId="77777777">
      <w:pPr>
        <w:ind w:firstLine="708"/>
        <w:jc w:val="both"/>
        <w:rPr>
          <w:rFonts w:ascii="Arial" w:hAnsi="Arial" w:cs="Arial"/>
        </w:rPr>
      </w:pPr>
    </w:p>
    <w:p w:rsidR="00695AC0" w:rsidP="00695AC0" w:rsidRDefault="00695AC0" w14:paraId="2877EC34" w14:textId="51A3A3FC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695AC0" w:rsidP="00695AC0" w:rsidRDefault="00695AC0" w14:paraId="1BAD4EC0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95AC0" w:rsidP="00695AC0" w:rsidRDefault="00695AC0" w14:paraId="62B2D6A4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695AC0" w:rsidP="00695AC0" w:rsidRDefault="00695AC0" w14:paraId="01E148F1" w14:textId="77777777">
      <w:pPr>
        <w:ind w:firstLine="708"/>
        <w:jc w:val="both"/>
        <w:rPr>
          <w:rFonts w:ascii="Arial" w:hAnsi="Arial" w:cs="Arial"/>
        </w:rPr>
      </w:pPr>
    </w:p>
    <w:p w:rsidR="00695AC0" w:rsidP="00695AC0" w:rsidRDefault="00695AC0" w14:paraId="3AB80697" w14:textId="39CBFCAE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 w:rsidR="00E45041">
        <w:rPr>
          <w:rFonts w:ascii="Arial" w:hAnsi="Arial" w:cs="Arial"/>
        </w:rPr>
        <w:t>Enna next d.o.o., OIB 61700516273, Gospodarska zona Vukovar 13, Vukovar</w:t>
      </w:r>
      <w:r>
        <w:rPr>
          <w:rFonts w:ascii="Arial" w:hAnsi="Arial" w:cs="Arial"/>
        </w:rPr>
        <w:t xml:space="preserve">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>14.483,09</w:t>
      </w:r>
      <w:r w:rsidRPr="00B928E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695AC0" w:rsidP="00695AC0" w:rsidRDefault="00695AC0" w14:paraId="343A3DF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379B6" w:rsidP="00695AC0" w:rsidRDefault="008379B6" w14:paraId="675E2C3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95AC0" w:rsidP="00695AC0" w:rsidRDefault="00DD0C5F" w14:paraId="49872B89" w14:textId="3702FFA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695AC0">
        <w:rPr>
          <w:rFonts w:ascii="Arial" w:hAnsi="Arial" w:cs="Arial"/>
        </w:rPr>
        <w:t>. Adriatic osiguranje d.d.,</w:t>
      </w:r>
      <w:r w:rsidR="00E45041">
        <w:rPr>
          <w:rFonts w:ascii="Arial" w:hAnsi="Arial" w:cs="Arial"/>
        </w:rPr>
        <w:t xml:space="preserve"> OIB 94472454976, Industrijska 59, Pula,</w:t>
      </w:r>
      <w:r w:rsidR="00695AC0">
        <w:rPr>
          <w:rFonts w:ascii="Arial" w:hAnsi="Arial" w:cs="Arial"/>
        </w:rPr>
        <w:t xml:space="preserve"> </w:t>
      </w:r>
      <w:r w:rsidRPr="00B928E9" w:rsidR="00695AC0">
        <w:rPr>
          <w:rFonts w:ascii="Arial" w:hAnsi="Arial" w:cs="Arial"/>
        </w:rPr>
        <w:t xml:space="preserve">prijavio je tražbinu u iznosu od </w:t>
      </w:r>
      <w:r w:rsidR="00E45041">
        <w:rPr>
          <w:rFonts w:ascii="Arial" w:hAnsi="Arial" w:cs="Arial"/>
        </w:rPr>
        <w:t>12.004,01</w:t>
      </w:r>
      <w:r w:rsidRPr="00B928E9" w:rsidR="00695AC0">
        <w:rPr>
          <w:rFonts w:ascii="Arial" w:hAnsi="Arial" w:cs="Arial"/>
        </w:rPr>
        <w:t xml:space="preserve"> EUR  po osnovi </w:t>
      </w:r>
      <w:r w:rsidR="00E45041">
        <w:rPr>
          <w:rFonts w:ascii="Arial" w:hAnsi="Arial" w:cs="Arial"/>
        </w:rPr>
        <w:t xml:space="preserve">vjerodostojne isprave, izvoda iz poslovnih knjiga. </w:t>
      </w:r>
    </w:p>
    <w:p w:rsidRPr="00B928E9" w:rsidR="00695AC0" w:rsidP="00695AC0" w:rsidRDefault="00695AC0" w14:paraId="619E0840" w14:textId="77777777">
      <w:pPr>
        <w:ind w:firstLine="708"/>
        <w:jc w:val="both"/>
        <w:rPr>
          <w:rFonts w:ascii="Arial" w:hAnsi="Arial" w:cs="Arial"/>
        </w:rPr>
      </w:pPr>
    </w:p>
    <w:p w:rsidR="00695AC0" w:rsidP="00695AC0" w:rsidRDefault="00695AC0" w14:paraId="06AF6528" w14:textId="0DD6EB18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695AC0" w:rsidP="00695AC0" w:rsidRDefault="00695AC0" w14:paraId="11C86436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95AC0" w:rsidP="00695AC0" w:rsidRDefault="00695AC0" w14:paraId="4FB91354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695AC0" w:rsidP="00695AC0" w:rsidRDefault="00695AC0" w14:paraId="0A2761B3" w14:textId="77777777">
      <w:pPr>
        <w:ind w:firstLine="708"/>
        <w:jc w:val="both"/>
        <w:rPr>
          <w:rFonts w:ascii="Arial" w:hAnsi="Arial" w:cs="Arial"/>
        </w:rPr>
      </w:pPr>
    </w:p>
    <w:p w:rsidR="00695AC0" w:rsidP="00695AC0" w:rsidRDefault="00695AC0" w14:paraId="23DBBDE3" w14:textId="0AC23CB7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 w:rsidR="00E45041">
        <w:rPr>
          <w:rFonts w:ascii="Arial" w:hAnsi="Arial" w:cs="Arial"/>
        </w:rPr>
        <w:t>Adriatic osiguranje d.d., OIB 94472454976, Industrijska 59, Pula</w:t>
      </w:r>
      <w:r>
        <w:rPr>
          <w:rFonts w:ascii="Arial" w:hAnsi="Arial" w:cs="Arial"/>
        </w:rPr>
        <w:t xml:space="preserve">, </w:t>
      </w:r>
      <w:r w:rsidRPr="00B928E9">
        <w:rPr>
          <w:rFonts w:ascii="Arial" w:hAnsi="Arial" w:cs="Arial"/>
        </w:rPr>
        <w:t xml:space="preserve">smatra utvrđenom u iznosu </w:t>
      </w:r>
      <w:r w:rsidR="00E45041">
        <w:rPr>
          <w:rFonts w:ascii="Arial" w:hAnsi="Arial" w:cs="Arial"/>
        </w:rPr>
        <w:t>12.004,01</w:t>
      </w:r>
      <w:r w:rsidRPr="00B928E9" w:rsidR="00E450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E45041" w:rsidP="00695AC0" w:rsidRDefault="00E45041" w14:paraId="00BC38E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379B6" w:rsidP="00695AC0" w:rsidRDefault="008379B6" w14:paraId="4406469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45041" w:rsidP="00E45041" w:rsidRDefault="00DD0C5F" w14:paraId="5AA8FAB8" w14:textId="4C0E9AF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45041">
        <w:rPr>
          <w:rFonts w:ascii="Arial" w:hAnsi="Arial" w:cs="Arial"/>
        </w:rPr>
        <w:t xml:space="preserve">. Zagrebački holding d.o.o., OIB 85584865987, Ulica grada Vukovara 41, Zagreb, </w:t>
      </w:r>
      <w:r w:rsidRPr="00B928E9" w:rsidR="00E45041">
        <w:rPr>
          <w:rFonts w:ascii="Arial" w:hAnsi="Arial" w:cs="Arial"/>
        </w:rPr>
        <w:t xml:space="preserve">prijavio je tražbinu u iznosu od </w:t>
      </w:r>
      <w:r w:rsidR="00E45041">
        <w:rPr>
          <w:rFonts w:ascii="Arial" w:hAnsi="Arial" w:cs="Arial"/>
        </w:rPr>
        <w:t>79</w:t>
      </w:r>
      <w:r w:rsidR="00DD0A56">
        <w:rPr>
          <w:rFonts w:ascii="Arial" w:hAnsi="Arial" w:cs="Arial"/>
        </w:rPr>
        <w:t>4</w:t>
      </w:r>
      <w:r w:rsidR="00E45041">
        <w:rPr>
          <w:rFonts w:ascii="Arial" w:hAnsi="Arial" w:cs="Arial"/>
        </w:rPr>
        <w:t>,44</w:t>
      </w:r>
      <w:r w:rsidRPr="00B928E9" w:rsidR="00E45041">
        <w:rPr>
          <w:rFonts w:ascii="Arial" w:hAnsi="Arial" w:cs="Arial"/>
        </w:rPr>
        <w:t xml:space="preserve"> EUR  po osnovi </w:t>
      </w:r>
      <w:r w:rsidR="00E45041">
        <w:rPr>
          <w:rFonts w:ascii="Arial" w:hAnsi="Arial" w:cs="Arial"/>
        </w:rPr>
        <w:t>ovršne isprave rješenja TS u Pazinu Stpn-1009/2015.</w:t>
      </w:r>
    </w:p>
    <w:p w:rsidRPr="00B928E9" w:rsidR="00E45041" w:rsidP="00E45041" w:rsidRDefault="00E45041" w14:paraId="1FA743B5" w14:textId="77777777">
      <w:pPr>
        <w:ind w:firstLine="708"/>
        <w:jc w:val="both"/>
        <w:rPr>
          <w:rFonts w:ascii="Arial" w:hAnsi="Arial" w:cs="Arial"/>
        </w:rPr>
      </w:pPr>
    </w:p>
    <w:p w:rsidR="00E45041" w:rsidP="00E45041" w:rsidRDefault="00E45041" w14:paraId="6EDD2894" w14:textId="0905A474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E45041" w:rsidP="00E45041" w:rsidRDefault="00E45041" w14:paraId="356AADF4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E45041" w:rsidP="00E45041" w:rsidRDefault="00E45041" w14:paraId="58A02A9A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E45041" w:rsidP="00E45041" w:rsidRDefault="00E45041" w14:paraId="138F424B" w14:textId="77777777">
      <w:pPr>
        <w:ind w:firstLine="708"/>
        <w:jc w:val="both"/>
        <w:rPr>
          <w:rFonts w:ascii="Arial" w:hAnsi="Arial" w:cs="Arial"/>
        </w:rPr>
      </w:pPr>
    </w:p>
    <w:p w:rsidRPr="00B020C3" w:rsidR="00E45041" w:rsidP="00E45041" w:rsidRDefault="00E45041" w14:paraId="79EF03BF" w14:textId="2215BE05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Zagrebački holding d.o.o., OIB 85584865987, Ulica grada Vukovara 41,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>79</w:t>
      </w:r>
      <w:r w:rsidR="003B7CC3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,44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E45041" w:rsidP="00695AC0" w:rsidRDefault="00E45041" w14:paraId="2E6458A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379B6" w:rsidP="00695AC0" w:rsidRDefault="008379B6" w14:paraId="22E411A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45041" w:rsidP="00E45041" w:rsidRDefault="00DD0C5F" w14:paraId="59D060F2" w14:textId="59B2D89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E45041">
        <w:rPr>
          <w:rFonts w:ascii="Arial" w:hAnsi="Arial" w:cs="Arial"/>
        </w:rPr>
        <w:t xml:space="preserve">. Auto centar Poreč d.o.o., OIB 75973414252, Mate Vlašića 24, Poreč, </w:t>
      </w:r>
      <w:r w:rsidRPr="00B928E9" w:rsidR="00E45041">
        <w:rPr>
          <w:rFonts w:ascii="Arial" w:hAnsi="Arial" w:cs="Arial"/>
        </w:rPr>
        <w:t xml:space="preserve">prijavio je tražbinu u iznosu od </w:t>
      </w:r>
      <w:r w:rsidR="00E45041">
        <w:rPr>
          <w:rFonts w:ascii="Arial" w:hAnsi="Arial" w:cs="Arial"/>
        </w:rPr>
        <w:t>2.138,36</w:t>
      </w:r>
      <w:r w:rsidRPr="00B928E9" w:rsidR="00E45041">
        <w:rPr>
          <w:rFonts w:ascii="Arial" w:hAnsi="Arial" w:cs="Arial"/>
        </w:rPr>
        <w:t xml:space="preserve"> EUR  po osnovi </w:t>
      </w:r>
      <w:r w:rsidR="00E45041">
        <w:rPr>
          <w:rFonts w:ascii="Arial" w:hAnsi="Arial" w:cs="Arial"/>
        </w:rPr>
        <w:t xml:space="preserve">vjerodostojne isprave izvoda iz otvorenih stavki. </w:t>
      </w:r>
    </w:p>
    <w:p w:rsidRPr="00B928E9" w:rsidR="00E45041" w:rsidP="00E45041" w:rsidRDefault="00E45041" w14:paraId="2A241043" w14:textId="77777777">
      <w:pPr>
        <w:ind w:firstLine="708"/>
        <w:jc w:val="both"/>
        <w:rPr>
          <w:rFonts w:ascii="Arial" w:hAnsi="Arial" w:cs="Arial"/>
        </w:rPr>
      </w:pPr>
    </w:p>
    <w:p w:rsidR="00E45041" w:rsidP="00E45041" w:rsidRDefault="00E45041" w14:paraId="4490A6D7" w14:textId="3882BA7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E45041" w:rsidP="00E45041" w:rsidRDefault="00E45041" w14:paraId="7C5D7166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E45041" w:rsidP="00E45041" w:rsidRDefault="00E45041" w14:paraId="27D45A74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E45041" w:rsidP="00E45041" w:rsidRDefault="00E45041" w14:paraId="189EEC7C" w14:textId="77777777">
      <w:pPr>
        <w:ind w:firstLine="708"/>
        <w:jc w:val="both"/>
        <w:rPr>
          <w:rFonts w:ascii="Arial" w:hAnsi="Arial" w:cs="Arial"/>
        </w:rPr>
      </w:pPr>
    </w:p>
    <w:p w:rsidRPr="00B020C3" w:rsidR="00E45041" w:rsidP="00E45041" w:rsidRDefault="00E45041" w14:paraId="23E30A72" w14:textId="7AF21036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Auto centar Poreč d.o.o., OIB 75973414252, Mate Vlašića 24, Poreč,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>2.138,36</w:t>
      </w:r>
      <w:r w:rsidRPr="00B928E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695AC0" w:rsidP="00695AC0" w:rsidRDefault="00695AC0" w14:paraId="6F707D6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379B6" w:rsidP="00695AC0" w:rsidRDefault="008379B6" w14:paraId="2D79218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02E6B" w:rsidP="00F02E6B" w:rsidRDefault="00DD0C5F" w14:paraId="0B5785B9" w14:textId="501A7AC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02E6B">
        <w:rPr>
          <w:rFonts w:ascii="Arial" w:hAnsi="Arial" w:cs="Arial"/>
        </w:rPr>
        <w:t xml:space="preserve">. GRAD ZAGREB, OIB 61817894937, Trg Stjepana Radića 1, Zagreb, </w:t>
      </w:r>
      <w:r w:rsidRPr="00B928E9" w:rsidR="00F02E6B">
        <w:rPr>
          <w:rFonts w:ascii="Arial" w:hAnsi="Arial" w:cs="Arial"/>
        </w:rPr>
        <w:t xml:space="preserve">prijavio je tražbinu u iznosu od </w:t>
      </w:r>
      <w:r w:rsidR="00F02E6B">
        <w:rPr>
          <w:rFonts w:ascii="Arial" w:hAnsi="Arial" w:cs="Arial"/>
        </w:rPr>
        <w:t>881,28</w:t>
      </w:r>
      <w:r w:rsidRPr="00B928E9" w:rsidR="00F02E6B">
        <w:rPr>
          <w:rFonts w:ascii="Arial" w:hAnsi="Arial" w:cs="Arial"/>
        </w:rPr>
        <w:t xml:space="preserve"> EUR  po osnovi </w:t>
      </w:r>
      <w:r w:rsidR="00F02E6B">
        <w:rPr>
          <w:rFonts w:ascii="Arial" w:hAnsi="Arial" w:cs="Arial"/>
        </w:rPr>
        <w:t xml:space="preserve">ovršne isprave rješenja o komunalnoj naknadi. </w:t>
      </w:r>
    </w:p>
    <w:p w:rsidRPr="00B928E9" w:rsidR="00F02E6B" w:rsidP="00F02E6B" w:rsidRDefault="00F02E6B" w14:paraId="37B1B3A5" w14:textId="77777777">
      <w:pPr>
        <w:ind w:firstLine="708"/>
        <w:jc w:val="both"/>
        <w:rPr>
          <w:rFonts w:ascii="Arial" w:hAnsi="Arial" w:cs="Arial"/>
        </w:rPr>
      </w:pPr>
    </w:p>
    <w:p w:rsidR="00F02E6B" w:rsidP="00F02E6B" w:rsidRDefault="00F02E6B" w14:paraId="37459C92" w14:textId="0A38A6F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F02E6B" w:rsidP="00F02E6B" w:rsidRDefault="00F02E6B" w14:paraId="04945D37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F02E6B" w:rsidP="00F02E6B" w:rsidRDefault="00F02E6B" w14:paraId="4AC8C818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F02E6B" w:rsidP="00F02E6B" w:rsidRDefault="00F02E6B" w14:paraId="13B114A4" w14:textId="77777777">
      <w:pPr>
        <w:ind w:firstLine="708"/>
        <w:jc w:val="both"/>
        <w:rPr>
          <w:rFonts w:ascii="Arial" w:hAnsi="Arial" w:cs="Arial"/>
        </w:rPr>
      </w:pPr>
    </w:p>
    <w:p w:rsidRPr="00B020C3" w:rsidR="00F02E6B" w:rsidP="00F02E6B" w:rsidRDefault="00F02E6B" w14:paraId="0B719BD7" w14:textId="31324788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GRAD ZAGREB, OIB 61817894937, Trg Stjepana Radića 1,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>881,28</w:t>
      </w:r>
      <w:r w:rsidRPr="00B928E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695AC0" w:rsidP="006C120A" w:rsidRDefault="00695AC0" w14:paraId="2FC0A55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379B6" w:rsidP="006C120A" w:rsidRDefault="008379B6" w14:paraId="27AFE00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02E6B" w:rsidP="00F02E6B" w:rsidRDefault="00DD0C5F" w14:paraId="5DE1F7A9" w14:textId="5788C5A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02E6B">
        <w:rPr>
          <w:rFonts w:ascii="Arial" w:hAnsi="Arial" w:cs="Arial"/>
        </w:rPr>
        <w:t xml:space="preserve">. QUENHENBERGER LOGISTIC d.o.o., OIB 20901416727, Gospodarska ulica 2c, Sveta Nedjelja, </w:t>
      </w:r>
      <w:r w:rsidRPr="00B928E9" w:rsidR="00F02E6B">
        <w:rPr>
          <w:rFonts w:ascii="Arial" w:hAnsi="Arial" w:cs="Arial"/>
        </w:rPr>
        <w:t xml:space="preserve">prijavio je tražbinu u iznosu od </w:t>
      </w:r>
      <w:r w:rsidR="00F02E6B">
        <w:rPr>
          <w:rFonts w:ascii="Arial" w:hAnsi="Arial" w:cs="Arial"/>
        </w:rPr>
        <w:t>2.312,50</w:t>
      </w:r>
      <w:r w:rsidRPr="00B928E9" w:rsidR="00F02E6B">
        <w:rPr>
          <w:rFonts w:ascii="Arial" w:hAnsi="Arial" w:cs="Arial"/>
        </w:rPr>
        <w:t xml:space="preserve"> EUR  po osnovi </w:t>
      </w:r>
      <w:r w:rsidR="00F02E6B">
        <w:rPr>
          <w:rFonts w:ascii="Arial" w:hAnsi="Arial" w:cs="Arial"/>
        </w:rPr>
        <w:t>ovršne isprave pravomoćnog i ovršnog rješenja o ovrsi Ovrv-6140/2025.</w:t>
      </w:r>
    </w:p>
    <w:p w:rsidRPr="00B928E9" w:rsidR="00F02E6B" w:rsidP="00F02E6B" w:rsidRDefault="00F02E6B" w14:paraId="40E6E4DD" w14:textId="77777777">
      <w:pPr>
        <w:ind w:firstLine="708"/>
        <w:jc w:val="both"/>
        <w:rPr>
          <w:rFonts w:ascii="Arial" w:hAnsi="Arial" w:cs="Arial"/>
        </w:rPr>
      </w:pPr>
    </w:p>
    <w:p w:rsidR="00F02E6B" w:rsidP="00F02E6B" w:rsidRDefault="00F02E6B" w14:paraId="74E6BD49" w14:textId="3A6A7154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F02E6B" w:rsidP="00F02E6B" w:rsidRDefault="00F02E6B" w14:paraId="52F892E7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F02E6B" w:rsidP="00F02E6B" w:rsidRDefault="00F02E6B" w14:paraId="25288BA6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F02E6B" w:rsidP="00F02E6B" w:rsidRDefault="00F02E6B" w14:paraId="1F823014" w14:textId="77777777">
      <w:pPr>
        <w:ind w:firstLine="708"/>
        <w:jc w:val="both"/>
        <w:rPr>
          <w:rFonts w:ascii="Arial" w:hAnsi="Arial" w:cs="Arial"/>
        </w:rPr>
      </w:pPr>
    </w:p>
    <w:p w:rsidR="00F02E6B" w:rsidP="00F02E6B" w:rsidRDefault="00F02E6B" w14:paraId="607B41C3" w14:textId="36FF5164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QUENHENBERGER LOGISTIC d.o.o., OIB 20901416727, Gospodarska ulica 2c, Sveta Nedjelja,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>2.312,50</w:t>
      </w:r>
      <w:r w:rsidRPr="00B928E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F02E6B" w:rsidP="00F02E6B" w:rsidRDefault="00F02E6B" w14:paraId="62F421A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379B6" w:rsidP="00F02E6B" w:rsidRDefault="008379B6" w14:paraId="3D50C66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223D59" w:rsidR="00F02E6B" w:rsidP="00F02E6B" w:rsidRDefault="00DD0C5F" w14:paraId="2EAB4860" w14:textId="22BD0F99">
      <w:pPr>
        <w:ind w:firstLine="708"/>
        <w:jc w:val="both"/>
        <w:rPr>
          <w:rFonts w:ascii="Arial" w:hAnsi="Arial" w:cs="Arial"/>
        </w:rPr>
      </w:pPr>
      <w:r w:rsidRPr="004829C7">
        <w:rPr>
          <w:rFonts w:ascii="Arial" w:hAnsi="Arial" w:cs="Arial"/>
        </w:rPr>
        <w:t>8</w:t>
      </w:r>
      <w:r w:rsidRPr="004829C7" w:rsidR="00F02E6B">
        <w:rPr>
          <w:rFonts w:ascii="Arial" w:hAnsi="Arial" w:cs="Arial"/>
        </w:rPr>
        <w:t>. Alca Zagreb d.o.o., OIB 58353015102, Koledovčina 2, Zagreb,</w:t>
      </w:r>
      <w:r w:rsidRPr="00223D59" w:rsidR="00F02E6B">
        <w:rPr>
          <w:rFonts w:ascii="Arial" w:hAnsi="Arial" w:cs="Arial"/>
        </w:rPr>
        <w:t xml:space="preserve"> prijavio je tražbinu u iznosu od 322,72 EUR  po osnovi vjerodostojne isprave, izvoda iz otvorenih stavki. </w:t>
      </w:r>
    </w:p>
    <w:p w:rsidRPr="00223D59" w:rsidR="00F02E6B" w:rsidP="00F02E6B" w:rsidRDefault="00F02E6B" w14:paraId="7C0447A3" w14:textId="77777777">
      <w:pPr>
        <w:ind w:firstLine="708"/>
        <w:jc w:val="both"/>
        <w:rPr>
          <w:rFonts w:ascii="Arial" w:hAnsi="Arial" w:cs="Arial"/>
        </w:rPr>
      </w:pPr>
    </w:p>
    <w:p w:rsidRPr="00A31857" w:rsidR="00A31857" w:rsidP="00A31857" w:rsidRDefault="00753F1D" w14:paraId="799C8756" w14:textId="77777777">
      <w:pPr>
        <w:ind w:firstLine="708"/>
        <w:jc w:val="both"/>
        <w:rPr>
          <w:rFonts w:ascii="Arial" w:hAnsi="Arial" w:cs="Arial"/>
        </w:rPr>
      </w:pPr>
      <w:r w:rsidRPr="00223D59">
        <w:rPr>
          <w:rFonts w:ascii="Arial" w:hAnsi="Arial" w:cs="Arial"/>
        </w:rPr>
        <w:t>Stečajni upravitelj osporio je u cijelosti tražbinu u iznosu od 322,72  EUR</w:t>
      </w:r>
      <w:r w:rsidR="00A31857">
        <w:rPr>
          <w:rFonts w:ascii="Arial" w:hAnsi="Arial" w:cs="Arial"/>
        </w:rPr>
        <w:t xml:space="preserve"> </w:t>
      </w:r>
      <w:r w:rsidRPr="00A31857" w:rsidR="00A31857">
        <w:rPr>
          <w:rFonts w:ascii="Arial" w:hAnsi="Arial" w:cs="Arial"/>
        </w:rPr>
        <w:t>iz razloga što predmetna tražbina nije zavedena u poslovnim knjigama dužnika odnosno ne postoji. Za navedenu tražbinu postoji vjerodostojna isprava.</w:t>
      </w:r>
    </w:p>
    <w:p w:rsidRPr="00223D59" w:rsidR="00223D59" w:rsidP="00753F1D" w:rsidRDefault="00223D59" w14:paraId="4D2BF939" w14:textId="77777777">
      <w:pPr>
        <w:ind w:firstLine="708"/>
        <w:jc w:val="both"/>
        <w:rPr>
          <w:rFonts w:ascii="Arial" w:hAnsi="Arial" w:cs="Arial"/>
        </w:rPr>
      </w:pPr>
    </w:p>
    <w:p w:rsidR="00753F1D" w:rsidP="00753F1D" w:rsidRDefault="00753F1D" w14:paraId="2409DF66" w14:textId="77777777">
      <w:pPr>
        <w:ind w:firstLine="708"/>
        <w:jc w:val="both"/>
        <w:rPr>
          <w:rFonts w:ascii="Arial" w:hAnsi="Arial" w:cs="Arial"/>
        </w:rPr>
      </w:pPr>
      <w:r w:rsidRPr="00223D59">
        <w:rPr>
          <w:rFonts w:ascii="Arial" w:hAnsi="Arial" w:cs="Arial"/>
        </w:rPr>
        <w:t>Utvrđuje se da nijedan od stečajnih vjerovnika nije osporio tražbinu.</w:t>
      </w:r>
    </w:p>
    <w:p w:rsidRPr="00223D59" w:rsidR="00223D59" w:rsidP="00753F1D" w:rsidRDefault="00223D59" w14:paraId="73AA8692" w14:textId="77777777">
      <w:pPr>
        <w:ind w:firstLine="708"/>
        <w:jc w:val="both"/>
        <w:rPr>
          <w:rFonts w:ascii="Arial" w:hAnsi="Arial" w:cs="Arial"/>
        </w:rPr>
      </w:pPr>
    </w:p>
    <w:p w:rsidRPr="00282237" w:rsidR="00753F1D" w:rsidP="00753F1D" w:rsidRDefault="00753F1D" w14:paraId="29CC0E38" w14:textId="5159D6DA">
      <w:pPr>
        <w:ind w:firstLine="708"/>
        <w:jc w:val="both"/>
        <w:rPr>
          <w:rFonts w:ascii="Arial" w:hAnsi="Arial" w:cs="Arial"/>
        </w:rPr>
      </w:pPr>
      <w:r w:rsidRPr="00223D59">
        <w:rPr>
          <w:rFonts w:ascii="Arial" w:hAnsi="Arial" w:cs="Arial"/>
        </w:rPr>
        <w:t xml:space="preserve">Stečajni sudac objavljuje da je tražbina stečajnog vjerovnika Alca Zagreb d.o.o., OIB 58353015102, Koledovčina 2, Zagreb, osporena u cijelosti u iznosu od 322,72 EUR, te će vjerovnik posebnim rješenjem </w:t>
      </w:r>
      <w:r w:rsidR="00E45BF0">
        <w:rPr>
          <w:rFonts w:ascii="Arial" w:hAnsi="Arial" w:cs="Arial"/>
        </w:rPr>
        <w:t xml:space="preserve">sukladno čl. 266. st. 1. SZ-a </w:t>
      </w:r>
      <w:r w:rsidRPr="00223D59">
        <w:rPr>
          <w:rFonts w:ascii="Arial" w:hAnsi="Arial" w:cs="Arial"/>
        </w:rPr>
        <w:t xml:space="preserve">biti upućen na </w:t>
      </w:r>
      <w:r w:rsidRPr="00223D59">
        <w:rPr>
          <w:rFonts w:ascii="Arial" w:hAnsi="Arial" w:cs="Arial"/>
        </w:rPr>
        <w:lastRenderedPageBreak/>
        <w:t xml:space="preserve">pokretanje parnice </w:t>
      </w:r>
      <w:r w:rsidR="00E45BF0">
        <w:rPr>
          <w:rFonts w:ascii="Arial" w:hAnsi="Arial" w:cs="Arial"/>
        </w:rPr>
        <w:t xml:space="preserve">protiv dužnika </w:t>
      </w:r>
      <w:r w:rsidRPr="00223D59">
        <w:rPr>
          <w:rFonts w:ascii="Arial" w:hAnsi="Arial" w:cs="Arial"/>
        </w:rPr>
        <w:t xml:space="preserve">radi utvrđivanja osporene tražbine II. višeg isplatnog reda u iznosu od 322,72 EUR . </w:t>
      </w:r>
    </w:p>
    <w:p w:rsidR="00F02E6B" w:rsidP="00F02E6B" w:rsidRDefault="00F02E6B" w14:paraId="5771BA5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9E0A03" w:rsidP="00F02E6B" w:rsidRDefault="009E0A03" w14:paraId="7C168A7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02E6B" w:rsidP="00F02E6B" w:rsidRDefault="00DD0C5F" w14:paraId="689BC435" w14:textId="4C3F370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F02E6B">
        <w:rPr>
          <w:rFonts w:ascii="Arial" w:hAnsi="Arial" w:cs="Arial"/>
        </w:rPr>
        <w:t xml:space="preserve">. DALIBOR MARKOVIĆ, vl. MARKOVIĆ – TRANSPORT, OIB 54366529265, Prvča 98 A, Nova Gradiška, </w:t>
      </w:r>
      <w:r w:rsidRPr="00B928E9" w:rsidR="00F02E6B">
        <w:rPr>
          <w:rFonts w:ascii="Arial" w:hAnsi="Arial" w:cs="Arial"/>
        </w:rPr>
        <w:t xml:space="preserve">prijavio je tražbinu u iznosu od </w:t>
      </w:r>
      <w:r w:rsidR="00F02E6B">
        <w:rPr>
          <w:rFonts w:ascii="Arial" w:hAnsi="Arial" w:cs="Arial"/>
        </w:rPr>
        <w:t xml:space="preserve">15.260,88 </w:t>
      </w:r>
      <w:r w:rsidRPr="00B928E9" w:rsidR="00F02E6B">
        <w:rPr>
          <w:rFonts w:ascii="Arial" w:hAnsi="Arial" w:cs="Arial"/>
        </w:rPr>
        <w:t xml:space="preserve">EUR  po osnovi </w:t>
      </w:r>
      <w:r w:rsidR="00F02E6B">
        <w:rPr>
          <w:rFonts w:ascii="Arial" w:hAnsi="Arial" w:cs="Arial"/>
        </w:rPr>
        <w:t xml:space="preserve">vjerodostojne isprave, računa za prijevoz i otpremnice. </w:t>
      </w:r>
    </w:p>
    <w:p w:rsidRPr="00B928E9" w:rsidR="00F02E6B" w:rsidP="00F02E6B" w:rsidRDefault="00F02E6B" w14:paraId="3AC3078F" w14:textId="77777777">
      <w:pPr>
        <w:ind w:firstLine="708"/>
        <w:jc w:val="both"/>
        <w:rPr>
          <w:rFonts w:ascii="Arial" w:hAnsi="Arial" w:cs="Arial"/>
        </w:rPr>
      </w:pPr>
    </w:p>
    <w:p w:rsidR="00F02E6B" w:rsidP="00F02E6B" w:rsidRDefault="00F02E6B" w14:paraId="6705DEC6" w14:textId="208A7950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F02E6B" w:rsidP="00F02E6B" w:rsidRDefault="00F02E6B" w14:paraId="67404C5C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F02E6B" w:rsidP="00F02E6B" w:rsidRDefault="00F02E6B" w14:paraId="28BE5DFC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F02E6B" w:rsidP="00F02E6B" w:rsidRDefault="00F02E6B" w14:paraId="2A2849FD" w14:textId="77777777">
      <w:pPr>
        <w:ind w:firstLine="708"/>
        <w:jc w:val="both"/>
        <w:rPr>
          <w:rFonts w:ascii="Arial" w:hAnsi="Arial" w:cs="Arial"/>
        </w:rPr>
      </w:pPr>
    </w:p>
    <w:p w:rsidR="00F02E6B" w:rsidP="00F02E6B" w:rsidRDefault="00F02E6B" w14:paraId="66AB46A6" w14:textId="06331F70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DALIBOR MARKOVIĆ, vl. MARKOVIĆ – TRANSPORT, OIB 54366529265, Prvča 98 A, Nova Gradiška,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15.260,88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F02E6B" w:rsidP="00F02E6B" w:rsidRDefault="00F02E6B" w14:paraId="0050576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9E0A03" w:rsidP="00F02E6B" w:rsidRDefault="009E0A03" w14:paraId="15A1F41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223D59" w:rsidR="00F02E6B" w:rsidP="00F02E6B" w:rsidRDefault="00F02E6B" w14:paraId="7755D1F0" w14:textId="42F9A4DA">
      <w:pPr>
        <w:ind w:firstLine="708"/>
        <w:jc w:val="both"/>
        <w:rPr>
          <w:rFonts w:ascii="Arial" w:hAnsi="Arial" w:cs="Arial"/>
        </w:rPr>
      </w:pPr>
      <w:r w:rsidRPr="004829C7">
        <w:rPr>
          <w:rFonts w:ascii="Arial" w:hAnsi="Arial" w:cs="Arial"/>
        </w:rPr>
        <w:t>1</w:t>
      </w:r>
      <w:r w:rsidRPr="004829C7" w:rsidR="00DD0C5F">
        <w:rPr>
          <w:rFonts w:ascii="Arial" w:hAnsi="Arial" w:cs="Arial"/>
        </w:rPr>
        <w:t>0</w:t>
      </w:r>
      <w:r w:rsidRPr="004829C7">
        <w:rPr>
          <w:rFonts w:ascii="Arial" w:hAnsi="Arial" w:cs="Arial"/>
        </w:rPr>
        <w:t>. KONZUM PLUS d.o.o., OIB 62226620908, Marijana Čavića 1/a, Zagreb,</w:t>
      </w:r>
      <w:r w:rsidRPr="00223D59">
        <w:rPr>
          <w:rFonts w:ascii="Arial" w:hAnsi="Arial" w:cs="Arial"/>
        </w:rPr>
        <w:t xml:space="preserve"> prijavio je tražbinu u iznosu od 726,43 EUR  po osnovi vjerodostojne isprave, izvoda iz otvorenih stavki.</w:t>
      </w:r>
    </w:p>
    <w:p w:rsidRPr="00223D59" w:rsidR="00F02E6B" w:rsidP="00F02E6B" w:rsidRDefault="00F02E6B" w14:paraId="3263CF90" w14:textId="77777777">
      <w:pPr>
        <w:ind w:firstLine="708"/>
        <w:jc w:val="both"/>
        <w:rPr>
          <w:rFonts w:ascii="Arial" w:hAnsi="Arial" w:cs="Arial"/>
        </w:rPr>
      </w:pPr>
    </w:p>
    <w:p w:rsidRPr="00D06B7A" w:rsidR="00D06B7A" w:rsidP="00D06B7A" w:rsidRDefault="00223D59" w14:paraId="1C4D51CE" w14:textId="77777777">
      <w:pPr>
        <w:ind w:firstLine="708"/>
        <w:jc w:val="both"/>
        <w:rPr>
          <w:rFonts w:ascii="Arial" w:hAnsi="Arial" w:cs="Arial"/>
        </w:rPr>
      </w:pPr>
      <w:r w:rsidRPr="00223D59">
        <w:rPr>
          <w:rFonts w:ascii="Arial" w:hAnsi="Arial" w:cs="Arial"/>
        </w:rPr>
        <w:t>Stečajni upravitelj osporio je u cijelosti tražbinu u iznosu od 726,43 EUR</w:t>
      </w:r>
      <w:r w:rsidR="00D06B7A">
        <w:rPr>
          <w:rFonts w:ascii="Arial" w:hAnsi="Arial" w:cs="Arial"/>
        </w:rPr>
        <w:t xml:space="preserve"> </w:t>
      </w:r>
      <w:r w:rsidRPr="00D06B7A" w:rsidR="00D06B7A">
        <w:rPr>
          <w:rFonts w:ascii="Arial" w:hAnsi="Arial" w:cs="Arial"/>
        </w:rPr>
        <w:t>iz razloga što predmetna tražbina nije zavedena u poslovnim knjigama dužnika odnosno ne postoji. Za navedenu tražbinu postoji vjerodostojna isprava.</w:t>
      </w:r>
    </w:p>
    <w:p w:rsidRPr="00223D59" w:rsidR="00223D59" w:rsidP="00223D59" w:rsidRDefault="00223D59" w14:paraId="7505B499" w14:textId="77777777">
      <w:pPr>
        <w:ind w:firstLine="708"/>
        <w:jc w:val="both"/>
        <w:rPr>
          <w:rFonts w:ascii="Arial" w:hAnsi="Arial" w:cs="Arial"/>
        </w:rPr>
      </w:pPr>
    </w:p>
    <w:p w:rsidRPr="00223D59" w:rsidR="00223D59" w:rsidP="00223D59" w:rsidRDefault="00223D59" w14:paraId="76EE4438" w14:textId="77777777">
      <w:pPr>
        <w:ind w:firstLine="708"/>
        <w:jc w:val="both"/>
        <w:rPr>
          <w:rFonts w:ascii="Arial" w:hAnsi="Arial" w:cs="Arial"/>
        </w:rPr>
      </w:pPr>
      <w:r w:rsidRPr="00223D59">
        <w:rPr>
          <w:rFonts w:ascii="Arial" w:hAnsi="Arial" w:cs="Arial"/>
        </w:rPr>
        <w:t>Utvrđuje se da nijedan od stečajnih vjerovnika nije osporio tražbinu.</w:t>
      </w:r>
    </w:p>
    <w:p w:rsidRPr="00223D59" w:rsidR="00223D59" w:rsidP="00223D59" w:rsidRDefault="00223D59" w14:paraId="2DBC1540" w14:textId="77777777">
      <w:pPr>
        <w:ind w:firstLine="708"/>
        <w:jc w:val="both"/>
        <w:rPr>
          <w:rFonts w:ascii="Arial" w:hAnsi="Arial" w:cs="Arial"/>
        </w:rPr>
      </w:pPr>
    </w:p>
    <w:p w:rsidRPr="00282237" w:rsidR="00223D59" w:rsidP="00223D59" w:rsidRDefault="00223D59" w14:paraId="23880A4C" w14:textId="220D9E6C">
      <w:pPr>
        <w:ind w:firstLine="708"/>
        <w:jc w:val="both"/>
        <w:rPr>
          <w:rFonts w:ascii="Arial" w:hAnsi="Arial" w:cs="Arial"/>
        </w:rPr>
      </w:pPr>
      <w:r w:rsidRPr="00223D59">
        <w:rPr>
          <w:rFonts w:ascii="Arial" w:hAnsi="Arial" w:cs="Arial"/>
        </w:rPr>
        <w:t xml:space="preserve">Stečajni sudac objavljuje da je tražbina stečajnog vjerovnika KONZUM PLUS d.o.o., OIB 62226620908, Marijana Čavića 1/a, Zagreb, osporena u cijelosti u iznosu od 726,43 EUR, </w:t>
      </w:r>
      <w:r w:rsidRPr="00223D59" w:rsidR="009E0A03">
        <w:rPr>
          <w:rFonts w:ascii="Arial" w:hAnsi="Arial" w:cs="Arial"/>
        </w:rPr>
        <w:t xml:space="preserve">te će vjerovnik posebnim rješenjem </w:t>
      </w:r>
      <w:r w:rsidR="009E0A03">
        <w:rPr>
          <w:rFonts w:ascii="Arial" w:hAnsi="Arial" w:cs="Arial"/>
        </w:rPr>
        <w:t xml:space="preserve">sukladno čl. 266. st. 1. SZ-a </w:t>
      </w:r>
      <w:r w:rsidRPr="00223D59" w:rsidR="009E0A03">
        <w:rPr>
          <w:rFonts w:ascii="Arial" w:hAnsi="Arial" w:cs="Arial"/>
        </w:rPr>
        <w:t xml:space="preserve">biti upućen na pokretanje parnice </w:t>
      </w:r>
      <w:r w:rsidR="009E0A03">
        <w:rPr>
          <w:rFonts w:ascii="Arial" w:hAnsi="Arial" w:cs="Arial"/>
        </w:rPr>
        <w:t xml:space="preserve">protiv dužnika </w:t>
      </w:r>
      <w:r w:rsidRPr="00223D59" w:rsidR="009E0A03">
        <w:rPr>
          <w:rFonts w:ascii="Arial" w:hAnsi="Arial" w:cs="Arial"/>
        </w:rPr>
        <w:t xml:space="preserve">radi utvrđivanja osporene tražbine II. višeg isplatnog reda u iznosu od </w:t>
      </w:r>
      <w:r w:rsidRPr="00223D59">
        <w:rPr>
          <w:rFonts w:ascii="Arial" w:hAnsi="Arial" w:cs="Arial"/>
        </w:rPr>
        <w:t xml:space="preserve">726,43 EUR. </w:t>
      </w:r>
    </w:p>
    <w:p w:rsidR="00F02E6B" w:rsidP="00F02E6B" w:rsidRDefault="00F02E6B" w14:paraId="543FA88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9E0A03" w:rsidP="00F02E6B" w:rsidRDefault="009E0A03" w14:paraId="6FA524F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02E6B" w:rsidP="00F02E6B" w:rsidRDefault="00F02E6B" w14:paraId="3532A880" w14:textId="7C799F4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D0C5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HRVATSKA RADIOTELEVIZIJA, OIB 68419124305, Prisavlje 3, Zagreb, </w:t>
      </w:r>
      <w:r w:rsidRPr="00B928E9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598,90 </w:t>
      </w:r>
      <w:r w:rsidRPr="00B928E9">
        <w:rPr>
          <w:rFonts w:ascii="Arial" w:hAnsi="Arial" w:cs="Arial"/>
        </w:rPr>
        <w:t xml:space="preserve">EUR  po osnovi </w:t>
      </w:r>
      <w:r>
        <w:rPr>
          <w:rFonts w:ascii="Arial" w:hAnsi="Arial" w:cs="Arial"/>
        </w:rPr>
        <w:t xml:space="preserve">vjerodostojne isprave računa i ovršne isprave rješenje Trgovačkog suda u Pazinu Stpn-1009/2015. </w:t>
      </w:r>
    </w:p>
    <w:p w:rsidRPr="00B928E9" w:rsidR="00F02E6B" w:rsidP="00F02E6B" w:rsidRDefault="00F02E6B" w14:paraId="73771249" w14:textId="77777777">
      <w:pPr>
        <w:ind w:firstLine="708"/>
        <w:jc w:val="both"/>
        <w:rPr>
          <w:rFonts w:ascii="Arial" w:hAnsi="Arial" w:cs="Arial"/>
        </w:rPr>
      </w:pPr>
    </w:p>
    <w:p w:rsidR="00F02E6B" w:rsidP="00F02E6B" w:rsidRDefault="00F02E6B" w14:paraId="3A0567EA" w14:textId="7B5CA4B6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F02E6B" w:rsidP="00F02E6B" w:rsidRDefault="00F02E6B" w14:paraId="7C705D56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F02E6B" w:rsidP="00F02E6B" w:rsidRDefault="00F02E6B" w14:paraId="7DB9AA91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F02E6B" w:rsidP="00F02E6B" w:rsidRDefault="00F02E6B" w14:paraId="56D18678" w14:textId="77777777">
      <w:pPr>
        <w:ind w:firstLine="708"/>
        <w:jc w:val="both"/>
        <w:rPr>
          <w:rFonts w:ascii="Arial" w:hAnsi="Arial" w:cs="Arial"/>
        </w:rPr>
      </w:pPr>
    </w:p>
    <w:p w:rsidR="00F02E6B" w:rsidP="00F02E6B" w:rsidRDefault="00F02E6B" w14:paraId="3F2084EF" w14:textId="5E9A3BF4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HRVATSKA RADIOTELEVIZIJA, OIB 68419124305, Prisavlje 3,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598,90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F02E6B" w:rsidP="00F02E6B" w:rsidRDefault="00F02E6B" w14:paraId="7F13C9D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9E0A03" w:rsidP="00F02E6B" w:rsidRDefault="009E0A03" w14:paraId="3733435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36E88" w:rsidP="00036E88" w:rsidRDefault="00036E88" w14:paraId="4CDCD175" w14:textId="2FB631B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D0C5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ADRIA OIL d.o.o., OIB 3004159051, Spinčići 38, Kastav, </w:t>
      </w:r>
      <w:r w:rsidRPr="00B928E9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101.244,06 </w:t>
      </w:r>
      <w:r w:rsidRPr="00B928E9">
        <w:rPr>
          <w:rFonts w:ascii="Arial" w:hAnsi="Arial" w:cs="Arial"/>
        </w:rPr>
        <w:t xml:space="preserve">EUR  po osnovi </w:t>
      </w:r>
      <w:r>
        <w:rPr>
          <w:rFonts w:ascii="Arial" w:hAnsi="Arial" w:cs="Arial"/>
        </w:rPr>
        <w:t>bjanko zadužnice OV-3364/2021.</w:t>
      </w:r>
    </w:p>
    <w:p w:rsidRPr="00B928E9" w:rsidR="00036E88" w:rsidP="00036E88" w:rsidRDefault="00036E88" w14:paraId="4E5C4BE5" w14:textId="77777777">
      <w:pPr>
        <w:ind w:firstLine="708"/>
        <w:jc w:val="both"/>
        <w:rPr>
          <w:rFonts w:ascii="Arial" w:hAnsi="Arial" w:cs="Arial"/>
        </w:rPr>
      </w:pPr>
    </w:p>
    <w:p w:rsidR="00036E88" w:rsidP="00036E88" w:rsidRDefault="00036E88" w14:paraId="45D87A97" w14:textId="2C27D23B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lastRenderedPageBreak/>
        <w:t xml:space="preserve">Stečajni upravitelj je navedenu tražbinu priznao u cijelosti. </w:t>
      </w:r>
    </w:p>
    <w:p w:rsidRPr="00B928E9" w:rsidR="00036E88" w:rsidP="00036E88" w:rsidRDefault="00036E88" w14:paraId="1CE3CA00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036E88" w:rsidP="00036E88" w:rsidRDefault="00036E88" w14:paraId="69C91EFD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036E88" w:rsidP="00036E88" w:rsidRDefault="00036E88" w14:paraId="63B6CA91" w14:textId="77777777">
      <w:pPr>
        <w:ind w:firstLine="708"/>
        <w:jc w:val="both"/>
        <w:rPr>
          <w:rFonts w:ascii="Arial" w:hAnsi="Arial" w:cs="Arial"/>
        </w:rPr>
      </w:pPr>
    </w:p>
    <w:p w:rsidR="00036E88" w:rsidP="00036E88" w:rsidRDefault="00036E88" w14:paraId="768603C6" w14:textId="4CFAB94A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ADRIA OIL d.o.o., OIB 3004159051, Spinčići 38, Kastav,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101.244,06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036E88" w:rsidP="00036E88" w:rsidRDefault="00036E88" w14:paraId="470BE5C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9E0A03" w:rsidP="00036E88" w:rsidRDefault="009E0A03" w14:paraId="1453920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36E88" w:rsidP="00036E88" w:rsidRDefault="00036E88" w14:paraId="4DDC6755" w14:textId="1883C6F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D0C5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MANŠPED d.o.o., OIB 76154765407, Kukuljanovo 387, Kukuljanovo, </w:t>
      </w:r>
      <w:r w:rsidRPr="00B928E9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42.285,45 </w:t>
      </w:r>
      <w:r w:rsidRPr="00B928E9">
        <w:rPr>
          <w:rFonts w:ascii="Arial" w:hAnsi="Arial" w:cs="Arial"/>
        </w:rPr>
        <w:t xml:space="preserve">EUR  po osnovi </w:t>
      </w:r>
      <w:r>
        <w:rPr>
          <w:rFonts w:ascii="Arial" w:hAnsi="Arial" w:cs="Arial"/>
        </w:rPr>
        <w:t xml:space="preserve">izvoda iz otvorenih stavki. </w:t>
      </w:r>
    </w:p>
    <w:p w:rsidRPr="00B928E9" w:rsidR="00036E88" w:rsidP="00036E88" w:rsidRDefault="00036E88" w14:paraId="1B74F821" w14:textId="77777777">
      <w:pPr>
        <w:ind w:firstLine="708"/>
        <w:jc w:val="both"/>
        <w:rPr>
          <w:rFonts w:ascii="Arial" w:hAnsi="Arial" w:cs="Arial"/>
        </w:rPr>
      </w:pPr>
    </w:p>
    <w:p w:rsidR="00036E88" w:rsidP="00036E88" w:rsidRDefault="00036E88" w14:paraId="715FD211" w14:textId="0EB8DB82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036E88" w:rsidP="00036E88" w:rsidRDefault="00036E88" w14:paraId="040ACC57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036E88" w:rsidP="00036E88" w:rsidRDefault="00036E88" w14:paraId="2D4DEA51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036E88" w:rsidP="00036E88" w:rsidRDefault="00036E88" w14:paraId="2122EE8F" w14:textId="77777777">
      <w:pPr>
        <w:ind w:firstLine="708"/>
        <w:jc w:val="both"/>
        <w:rPr>
          <w:rFonts w:ascii="Arial" w:hAnsi="Arial" w:cs="Arial"/>
        </w:rPr>
      </w:pPr>
    </w:p>
    <w:p w:rsidR="00036E88" w:rsidP="00036E88" w:rsidRDefault="00036E88" w14:paraId="5426A237" w14:textId="06B8F136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MANŠPED d.o.o., OIB 76154765407, Kukuljanovo 387, Kukuljanovo,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42.285,45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036E88" w:rsidP="00036E88" w:rsidRDefault="00036E88" w14:paraId="67694DD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9E0A03" w:rsidP="00036E88" w:rsidRDefault="009E0A03" w14:paraId="0C08C0A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36E88" w:rsidP="00036E88" w:rsidRDefault="00036E88" w14:paraId="51207104" w14:textId="21F25CE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D0C5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ENP SUPPLY d.o.o., OIB 92981708187, Koledovčina 1, Zagreb, </w:t>
      </w:r>
      <w:r w:rsidRPr="00B928E9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74.356,94 </w:t>
      </w:r>
      <w:r w:rsidRPr="00B928E9">
        <w:rPr>
          <w:rFonts w:ascii="Arial" w:hAnsi="Arial" w:cs="Arial"/>
        </w:rPr>
        <w:t xml:space="preserve">EUR  po osnovi </w:t>
      </w:r>
      <w:r>
        <w:rPr>
          <w:rFonts w:ascii="Arial" w:hAnsi="Arial" w:cs="Arial"/>
        </w:rPr>
        <w:t xml:space="preserve">izvoda iz otvorenih stavki. </w:t>
      </w:r>
    </w:p>
    <w:p w:rsidRPr="00B928E9" w:rsidR="00036E88" w:rsidP="00036E88" w:rsidRDefault="00036E88" w14:paraId="649C98B8" w14:textId="77777777">
      <w:pPr>
        <w:ind w:firstLine="708"/>
        <w:jc w:val="both"/>
        <w:rPr>
          <w:rFonts w:ascii="Arial" w:hAnsi="Arial" w:cs="Arial"/>
        </w:rPr>
      </w:pPr>
    </w:p>
    <w:p w:rsidR="00036E88" w:rsidP="00036E88" w:rsidRDefault="00036E88" w14:paraId="669BA4C1" w14:textId="1065FDFF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</w:t>
      </w:r>
      <w:r w:rsidR="00FB0E51">
        <w:rPr>
          <w:rFonts w:ascii="Arial" w:hAnsi="Arial" w:cs="Arial"/>
        </w:rPr>
        <w:t>u</w:t>
      </w:r>
      <w:r w:rsidRPr="00B928E9">
        <w:rPr>
          <w:rFonts w:ascii="Arial" w:hAnsi="Arial" w:cs="Arial"/>
        </w:rPr>
        <w:t xml:space="preserve"> cijelosti. </w:t>
      </w:r>
    </w:p>
    <w:p w:rsidRPr="00B928E9" w:rsidR="00036E88" w:rsidP="00036E88" w:rsidRDefault="00036E88" w14:paraId="7C0C7F1D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036E88" w:rsidP="00036E88" w:rsidRDefault="00036E88" w14:paraId="0675772C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036E88" w:rsidP="00036E88" w:rsidRDefault="00036E88" w14:paraId="63697B5E" w14:textId="77777777">
      <w:pPr>
        <w:ind w:firstLine="708"/>
        <w:jc w:val="both"/>
        <w:rPr>
          <w:rFonts w:ascii="Arial" w:hAnsi="Arial" w:cs="Arial"/>
        </w:rPr>
      </w:pPr>
    </w:p>
    <w:p w:rsidR="00036E88" w:rsidP="00036E88" w:rsidRDefault="00036E88" w14:paraId="60AEC1AD" w14:textId="6887D5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ENP SUPPLY d.o.o., OIB 92981708187, Koledovčina 1,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74.356,94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DD0C5F" w:rsidP="00036E88" w:rsidRDefault="00DD0C5F" w14:paraId="4544A1B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3701A" w:rsidP="00036E88" w:rsidRDefault="00C3701A" w14:paraId="027B0FE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05488D" w:rsidR="00DD0C5F" w:rsidP="00DD0C5F" w:rsidRDefault="00DD0C5F" w14:paraId="0F223A23" w14:textId="10FFC038">
      <w:pPr>
        <w:ind w:firstLine="708"/>
        <w:jc w:val="both"/>
        <w:rPr>
          <w:rFonts w:ascii="Arial" w:hAnsi="Arial" w:cs="Arial"/>
        </w:rPr>
      </w:pPr>
      <w:r w:rsidRPr="0005488D">
        <w:rPr>
          <w:rFonts w:ascii="Arial" w:hAnsi="Arial" w:cs="Arial"/>
        </w:rPr>
        <w:t xml:space="preserve">15. AUG CONSULTANTS GMBH, HRB 33237, Wernwe – Haas Str. 8, Augsburg, Njemačka, prijavio je tražbinu u iznosu od 113.400,00 EUR  po osnovi ugovora o zajmu. </w:t>
      </w:r>
    </w:p>
    <w:p w:rsidRPr="0005488D" w:rsidR="0005488D" w:rsidP="00DD0C5F" w:rsidRDefault="0005488D" w14:paraId="7EDB6D4A" w14:textId="77777777">
      <w:pPr>
        <w:ind w:firstLine="708"/>
        <w:jc w:val="both"/>
        <w:rPr>
          <w:rFonts w:ascii="Arial" w:hAnsi="Arial" w:cs="Arial"/>
        </w:rPr>
      </w:pPr>
    </w:p>
    <w:p w:rsidRPr="0005488D" w:rsidR="0005488D" w:rsidP="0005488D" w:rsidRDefault="0005488D" w14:paraId="109986BC" w14:textId="33CDE865">
      <w:pPr>
        <w:ind w:firstLine="708"/>
        <w:jc w:val="both"/>
        <w:rPr>
          <w:rFonts w:ascii="Arial" w:hAnsi="Arial" w:cs="Arial"/>
        </w:rPr>
      </w:pPr>
      <w:r w:rsidRPr="0005488D">
        <w:rPr>
          <w:rFonts w:ascii="Arial" w:hAnsi="Arial" w:cs="Arial"/>
        </w:rPr>
        <w:t xml:space="preserve">Stečajni upravitelj je navedenu tražbinu priznao u cijelosti. </w:t>
      </w:r>
    </w:p>
    <w:p w:rsidRPr="0005488D" w:rsidR="0005488D" w:rsidP="0005488D" w:rsidRDefault="0005488D" w14:paraId="6CD29770" w14:textId="77777777">
      <w:pPr>
        <w:ind w:firstLine="708"/>
        <w:jc w:val="both"/>
        <w:rPr>
          <w:rFonts w:ascii="Arial" w:hAnsi="Arial" w:cs="Arial"/>
        </w:rPr>
      </w:pPr>
      <w:r w:rsidRPr="0005488D">
        <w:rPr>
          <w:rFonts w:ascii="Arial" w:hAnsi="Arial" w:cs="Arial"/>
        </w:rPr>
        <w:t xml:space="preserve">  </w:t>
      </w:r>
    </w:p>
    <w:p w:rsidRPr="0005488D" w:rsidR="0005488D" w:rsidP="0005488D" w:rsidRDefault="0005488D" w14:paraId="66089CEB" w14:textId="77777777">
      <w:pPr>
        <w:ind w:firstLine="708"/>
        <w:jc w:val="both"/>
        <w:rPr>
          <w:rFonts w:ascii="Arial" w:hAnsi="Arial" w:cs="Arial"/>
        </w:rPr>
      </w:pPr>
      <w:r w:rsidRPr="0005488D">
        <w:rPr>
          <w:rFonts w:ascii="Arial" w:hAnsi="Arial" w:cs="Arial"/>
        </w:rPr>
        <w:t>Utvrđuje se da nijedan od stečajnih vjerovnika nije osporio tražbinu.</w:t>
      </w:r>
    </w:p>
    <w:p w:rsidRPr="0005488D" w:rsidR="0005488D" w:rsidP="0005488D" w:rsidRDefault="0005488D" w14:paraId="7378DFAD" w14:textId="77777777">
      <w:pPr>
        <w:ind w:firstLine="708"/>
        <w:jc w:val="both"/>
        <w:rPr>
          <w:rFonts w:ascii="Arial" w:hAnsi="Arial" w:cs="Arial"/>
        </w:rPr>
      </w:pPr>
    </w:p>
    <w:p w:rsidRPr="0005488D" w:rsidR="0005488D" w:rsidP="0005488D" w:rsidRDefault="0005488D" w14:paraId="7F29D6CC" w14:textId="38662FDA">
      <w:pPr>
        <w:ind w:firstLine="708"/>
        <w:jc w:val="both"/>
        <w:rPr>
          <w:rFonts w:ascii="Arial" w:hAnsi="Arial" w:cs="Arial"/>
        </w:rPr>
      </w:pPr>
      <w:r w:rsidRPr="0005488D">
        <w:rPr>
          <w:rFonts w:ascii="Arial" w:hAnsi="Arial" w:cs="Arial"/>
        </w:rPr>
        <w:t>Stečajni sudac objavljuje da se tražbina stečajnog vjerovnika AUG CONSULTANTS GMBH, HRB 33237, Wernwe – Haas Str. 8, Augsburg, Njemačka, smatra utvrđenom u iznosu 113.400,00 EUR  i razvrstava u II. viši isplatni red.</w:t>
      </w:r>
    </w:p>
    <w:p w:rsidR="00F02E6B" w:rsidP="00F02E6B" w:rsidRDefault="00F02E6B" w14:paraId="0F16613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85BE1" w:rsidP="00036E88" w:rsidRDefault="00085BE1" w14:paraId="68DFEDF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36E88" w:rsidP="00036E88" w:rsidRDefault="00036E88" w14:paraId="77671FF2" w14:textId="14A912B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85BE1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ENERGO NOVA PROJEKT d.o.o., OIB 583367121147, Koledovčina 1, Zagreb, </w:t>
      </w:r>
      <w:r w:rsidRPr="00B928E9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11.131,47 </w:t>
      </w:r>
      <w:r w:rsidRPr="00B928E9">
        <w:rPr>
          <w:rFonts w:ascii="Arial" w:hAnsi="Arial" w:cs="Arial"/>
        </w:rPr>
        <w:t xml:space="preserve">EUR  po osnovi </w:t>
      </w:r>
      <w:r>
        <w:rPr>
          <w:rFonts w:ascii="Arial" w:hAnsi="Arial" w:cs="Arial"/>
        </w:rPr>
        <w:t>ovršne isprave, sporazuma o zasnivanju založnog prava radi osiguranja potraživanja pod poslovnim brojem OV-4818/24 od 30. prosinca 2024.</w:t>
      </w:r>
    </w:p>
    <w:p w:rsidRPr="00B928E9" w:rsidR="00036E88" w:rsidP="00036E88" w:rsidRDefault="00036E88" w14:paraId="30E43A0A" w14:textId="77777777">
      <w:pPr>
        <w:ind w:firstLine="708"/>
        <w:jc w:val="both"/>
        <w:rPr>
          <w:rFonts w:ascii="Arial" w:hAnsi="Arial" w:cs="Arial"/>
        </w:rPr>
      </w:pPr>
    </w:p>
    <w:p w:rsidR="00036E88" w:rsidP="00036E88" w:rsidRDefault="00036E88" w14:paraId="3E936793" w14:textId="7D592C7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036E88" w:rsidP="00036E88" w:rsidRDefault="00036E88" w14:paraId="37F9595B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036E88" w:rsidP="00036E88" w:rsidRDefault="00036E88" w14:paraId="73E5C18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036E88" w:rsidP="00036E88" w:rsidRDefault="00036E88" w14:paraId="503F926B" w14:textId="77777777">
      <w:pPr>
        <w:ind w:firstLine="708"/>
        <w:jc w:val="both"/>
        <w:rPr>
          <w:rFonts w:ascii="Arial" w:hAnsi="Arial" w:cs="Arial"/>
        </w:rPr>
      </w:pPr>
    </w:p>
    <w:p w:rsidR="00036E88" w:rsidP="00036E88" w:rsidRDefault="00036E88" w14:paraId="31E0FC4C" w14:textId="36E140B6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ENERGO NOVA PROJEKT d.o.o., OIB 583367121147, Koledovčina 1,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11.131,47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036E88" w:rsidP="00036E88" w:rsidRDefault="00036E88" w14:paraId="5996607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3701A" w:rsidP="00036E88" w:rsidRDefault="00C3701A" w14:paraId="01F9026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36E88" w:rsidP="00036E88" w:rsidRDefault="00036E88" w14:paraId="107AB59C" w14:textId="296C835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85BE1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</w:t>
      </w:r>
      <w:r w:rsidR="00BA24B1">
        <w:rPr>
          <w:rFonts w:ascii="Arial" w:hAnsi="Arial" w:cs="Arial"/>
        </w:rPr>
        <w:t>DONA NAPITCI d.o.o., OIB 89390494071, Ulica Ljudevita Posavskog 3, Sesvete,</w:t>
      </w:r>
      <w:r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 xml:space="preserve">prijavio je tražbinu u iznosu od </w:t>
      </w:r>
      <w:r w:rsidR="00BA24B1">
        <w:rPr>
          <w:rFonts w:ascii="Arial" w:hAnsi="Arial" w:cs="Arial"/>
        </w:rPr>
        <w:t>8.112,00</w:t>
      </w:r>
      <w:r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 xml:space="preserve">EUR  po osnovi </w:t>
      </w:r>
      <w:r w:rsidR="00BA24B1">
        <w:rPr>
          <w:rFonts w:ascii="Arial" w:hAnsi="Arial" w:cs="Arial"/>
        </w:rPr>
        <w:t xml:space="preserve">vjerodostojne isprave izvoda iz otvorenih stavki. </w:t>
      </w:r>
    </w:p>
    <w:p w:rsidRPr="00B928E9" w:rsidR="00036E88" w:rsidP="00036E88" w:rsidRDefault="00036E88" w14:paraId="4E95E0FC" w14:textId="77777777">
      <w:pPr>
        <w:ind w:firstLine="708"/>
        <w:jc w:val="both"/>
        <w:rPr>
          <w:rFonts w:ascii="Arial" w:hAnsi="Arial" w:cs="Arial"/>
        </w:rPr>
      </w:pPr>
    </w:p>
    <w:p w:rsidR="00036E88" w:rsidP="00036E88" w:rsidRDefault="00036E88" w14:paraId="66E5100A" w14:textId="610C309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036E88" w:rsidP="00036E88" w:rsidRDefault="00036E88" w14:paraId="7CA5506E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036E88" w:rsidP="00036E88" w:rsidRDefault="00036E88" w14:paraId="6D0B9561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036E88" w:rsidP="00036E88" w:rsidRDefault="00036E88" w14:paraId="706E892B" w14:textId="77777777">
      <w:pPr>
        <w:ind w:firstLine="708"/>
        <w:jc w:val="both"/>
        <w:rPr>
          <w:rFonts w:ascii="Arial" w:hAnsi="Arial" w:cs="Arial"/>
        </w:rPr>
      </w:pPr>
    </w:p>
    <w:p w:rsidR="00036E88" w:rsidP="00036E88" w:rsidRDefault="00036E88" w14:paraId="5B913C38" w14:textId="64EC227E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 w:rsidR="00BA24B1">
        <w:rPr>
          <w:rFonts w:ascii="Arial" w:hAnsi="Arial" w:cs="Arial"/>
        </w:rPr>
        <w:t>DONA NAPITCI d.o.o., OIB 89390494071, Ulica Ljudevita Posavskog 3, Sesvete</w:t>
      </w:r>
      <w:r>
        <w:rPr>
          <w:rFonts w:ascii="Arial" w:hAnsi="Arial" w:cs="Arial"/>
        </w:rPr>
        <w:t xml:space="preserve">, </w:t>
      </w:r>
      <w:r w:rsidRPr="00B928E9">
        <w:rPr>
          <w:rFonts w:ascii="Arial" w:hAnsi="Arial" w:cs="Arial"/>
        </w:rPr>
        <w:t xml:space="preserve">smatra utvrđenom u iznosu </w:t>
      </w:r>
      <w:r w:rsidR="00BA24B1">
        <w:rPr>
          <w:rFonts w:ascii="Arial" w:hAnsi="Arial" w:cs="Arial"/>
        </w:rPr>
        <w:t xml:space="preserve">8.112,00 </w:t>
      </w:r>
      <w:r>
        <w:rPr>
          <w:rFonts w:ascii="Arial" w:hAnsi="Arial" w:cs="Arial"/>
        </w:rPr>
        <w:t xml:space="preserve">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DD0C5F" w:rsidP="00036E88" w:rsidRDefault="00DD0C5F" w14:paraId="3BE8682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3701A" w:rsidP="00036E88" w:rsidRDefault="00C3701A" w14:paraId="2B9CD4A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085BE1" w:rsidR="00DD0C5F" w:rsidP="00036E88" w:rsidRDefault="00085BE1" w14:paraId="6CDEB7E6" w14:textId="30A977E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18</w:t>
      </w:r>
      <w:r w:rsidRPr="00085BE1" w:rsidR="00DD0C5F">
        <w:rPr>
          <w:rFonts w:ascii="Arial" w:hAnsi="Arial" w:cs="Arial"/>
        </w:rPr>
        <w:t>. NIKOLA SULIĆ, OIB 70053548510, Bukovac Gornji 129/8, Zagreb, prijavio je tražbinu u iznosu od 172.612,20 EUR  po osnovi ugovora o dugoročnoj pozajmici</w:t>
      </w:r>
      <w:r w:rsidRPr="00085BE1">
        <w:rPr>
          <w:rFonts w:ascii="Arial" w:hAnsi="Arial" w:cs="Arial"/>
        </w:rPr>
        <w:t xml:space="preserve"> i vjerodostojne isprave. </w:t>
      </w:r>
    </w:p>
    <w:p w:rsidRPr="00085BE1" w:rsidR="00F02E6B" w:rsidP="006C120A" w:rsidRDefault="00F02E6B" w14:paraId="06C20FBA" w14:textId="77777777">
      <w:pPr>
        <w:ind w:firstLine="708"/>
        <w:jc w:val="both"/>
        <w:rPr>
          <w:rFonts w:ascii="Arial" w:hAnsi="Arial" w:cs="Arial"/>
        </w:rPr>
      </w:pPr>
    </w:p>
    <w:p w:rsidRPr="00085BE1" w:rsidR="00085BE1" w:rsidP="00085BE1" w:rsidRDefault="00085BE1" w14:paraId="35416658" w14:textId="2BB0FCD4">
      <w:pPr>
        <w:ind w:firstLine="708"/>
        <w:jc w:val="both"/>
        <w:rPr>
          <w:rFonts w:ascii="Arial" w:hAnsi="Arial" w:cs="Arial"/>
        </w:rPr>
      </w:pPr>
      <w:r w:rsidRPr="00085BE1">
        <w:rPr>
          <w:rFonts w:ascii="Arial" w:hAnsi="Arial" w:cs="Arial"/>
        </w:rPr>
        <w:t xml:space="preserve">Stečajni upravitelj je navedenu tražbinu priznao u cijelosti. </w:t>
      </w:r>
    </w:p>
    <w:p w:rsidRPr="00085BE1" w:rsidR="00085BE1" w:rsidP="00085BE1" w:rsidRDefault="00085BE1" w14:paraId="29001A5B" w14:textId="77777777">
      <w:pPr>
        <w:ind w:firstLine="708"/>
        <w:jc w:val="both"/>
        <w:rPr>
          <w:rFonts w:ascii="Arial" w:hAnsi="Arial" w:cs="Arial"/>
        </w:rPr>
      </w:pPr>
      <w:r w:rsidRPr="00085BE1">
        <w:rPr>
          <w:rFonts w:ascii="Arial" w:hAnsi="Arial" w:cs="Arial"/>
        </w:rPr>
        <w:t xml:space="preserve">  </w:t>
      </w:r>
    </w:p>
    <w:p w:rsidRPr="00085BE1" w:rsidR="00085BE1" w:rsidP="00085BE1" w:rsidRDefault="00085BE1" w14:paraId="03FFED7A" w14:textId="77777777">
      <w:pPr>
        <w:ind w:firstLine="708"/>
        <w:jc w:val="both"/>
        <w:rPr>
          <w:rFonts w:ascii="Arial" w:hAnsi="Arial" w:cs="Arial"/>
        </w:rPr>
      </w:pPr>
      <w:r w:rsidRPr="00085BE1">
        <w:rPr>
          <w:rFonts w:ascii="Arial" w:hAnsi="Arial" w:cs="Arial"/>
        </w:rPr>
        <w:t>Utvrđuje se da nijedan od stečajnih vjerovnika nije osporio tražbinu.</w:t>
      </w:r>
    </w:p>
    <w:p w:rsidRPr="00085BE1" w:rsidR="00085BE1" w:rsidP="00085BE1" w:rsidRDefault="00085BE1" w14:paraId="0C4621B0" w14:textId="77777777">
      <w:pPr>
        <w:ind w:firstLine="708"/>
        <w:jc w:val="both"/>
        <w:rPr>
          <w:rFonts w:ascii="Arial" w:hAnsi="Arial" w:cs="Arial"/>
        </w:rPr>
      </w:pPr>
    </w:p>
    <w:p w:rsidRPr="00085BE1" w:rsidR="00085BE1" w:rsidP="00085BE1" w:rsidRDefault="00085BE1" w14:paraId="79871189" w14:textId="58D64C57">
      <w:pPr>
        <w:ind w:firstLine="708"/>
        <w:jc w:val="both"/>
        <w:rPr>
          <w:rFonts w:ascii="Arial" w:hAnsi="Arial" w:cs="Arial"/>
        </w:rPr>
      </w:pPr>
      <w:r w:rsidRPr="00085BE1">
        <w:rPr>
          <w:rFonts w:ascii="Arial" w:hAnsi="Arial" w:cs="Arial"/>
        </w:rPr>
        <w:t>Stečajni sudac objavljuje da se tražbina stečajnog vjerovnika NIKOLA SULIĆ, OIB 70053548510, Bukovac Gornji 129/8, Zagreb, smatra utvrđenom u iznosu 172.612,20 EUR  i razvrstava u II. viši isplatni red.</w:t>
      </w:r>
    </w:p>
    <w:p w:rsidR="00085BE1" w:rsidP="006C120A" w:rsidRDefault="00085BE1" w14:paraId="666469F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E05472" w:rsidP="006C120A" w:rsidRDefault="00E05472" w14:paraId="6811DEE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BA24B1" w:rsidP="00BA24B1" w:rsidRDefault="007350D7" w14:paraId="49CBCCA2" w14:textId="52B138F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="00BA24B1">
        <w:rPr>
          <w:rFonts w:ascii="Arial" w:hAnsi="Arial" w:cs="Arial"/>
        </w:rPr>
        <w:t xml:space="preserve">. HON – ING d.o.o., OIB 7986943052, Vrkanovec 11/B, Sveti Križ Začretje, </w:t>
      </w:r>
      <w:r w:rsidRPr="00B928E9" w:rsidR="00BA24B1">
        <w:rPr>
          <w:rFonts w:ascii="Arial" w:hAnsi="Arial" w:cs="Arial"/>
        </w:rPr>
        <w:t xml:space="preserve">prijavio je tražbinu u iznosu od </w:t>
      </w:r>
      <w:r w:rsidR="00BA24B1">
        <w:rPr>
          <w:rFonts w:ascii="Arial" w:hAnsi="Arial" w:cs="Arial"/>
        </w:rPr>
        <w:t xml:space="preserve">8.800,62 </w:t>
      </w:r>
      <w:r w:rsidRPr="00B928E9" w:rsidR="00BA24B1">
        <w:rPr>
          <w:rFonts w:ascii="Arial" w:hAnsi="Arial" w:cs="Arial"/>
        </w:rPr>
        <w:t xml:space="preserve">EUR  po osnovi </w:t>
      </w:r>
      <w:r w:rsidR="00BA24B1">
        <w:rPr>
          <w:rFonts w:ascii="Arial" w:hAnsi="Arial" w:cs="Arial"/>
        </w:rPr>
        <w:t xml:space="preserve">vjerodostojne isprave izvoda iz otvorenih stavki. </w:t>
      </w:r>
    </w:p>
    <w:p w:rsidRPr="00B928E9" w:rsidR="00BA24B1" w:rsidP="00BA24B1" w:rsidRDefault="00BA24B1" w14:paraId="2A764503" w14:textId="77777777">
      <w:pPr>
        <w:ind w:firstLine="708"/>
        <w:jc w:val="both"/>
        <w:rPr>
          <w:rFonts w:ascii="Arial" w:hAnsi="Arial" w:cs="Arial"/>
        </w:rPr>
      </w:pPr>
    </w:p>
    <w:p w:rsidR="00BA24B1" w:rsidP="00BA24B1" w:rsidRDefault="00BA24B1" w14:paraId="16424CA0" w14:textId="3FE021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BA24B1" w:rsidP="00BA24B1" w:rsidRDefault="00BA24B1" w14:paraId="08824303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BA24B1" w:rsidP="00BA24B1" w:rsidRDefault="00BA24B1" w14:paraId="08517600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BA24B1" w:rsidP="00BA24B1" w:rsidRDefault="00BA24B1" w14:paraId="3828A269" w14:textId="77777777">
      <w:pPr>
        <w:ind w:firstLine="708"/>
        <w:jc w:val="both"/>
        <w:rPr>
          <w:rFonts w:ascii="Arial" w:hAnsi="Arial" w:cs="Arial"/>
        </w:rPr>
      </w:pPr>
    </w:p>
    <w:p w:rsidR="00BA24B1" w:rsidP="00BA24B1" w:rsidRDefault="00BA24B1" w14:paraId="09EB69C5" w14:textId="52685355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HON – ING d.o.o., OIB 7986943052, Vrkanovec 11/B, Sveti Križ Začretje,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8.800,62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88561D" w:rsidP="008E30A5" w:rsidRDefault="0088561D" w14:paraId="61EF466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05472" w:rsidP="008E30A5" w:rsidRDefault="00E05472" w14:paraId="7515432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BA24B1" w:rsidP="00BA24B1" w:rsidRDefault="007350D7" w14:paraId="4DC5F8B4" w14:textId="1D015AA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20</w:t>
      </w:r>
      <w:r w:rsidR="00BA24B1">
        <w:rPr>
          <w:rFonts w:ascii="Arial" w:hAnsi="Arial" w:cs="Arial"/>
        </w:rPr>
        <w:t xml:space="preserve">. TPK OROMETAL d.d., OIB 59467867961, Ulica Milana Prpića 118, Oroslavje, </w:t>
      </w:r>
      <w:r w:rsidRPr="00B928E9" w:rsidR="00BA24B1">
        <w:rPr>
          <w:rFonts w:ascii="Arial" w:hAnsi="Arial" w:cs="Arial"/>
        </w:rPr>
        <w:t xml:space="preserve">prijavio je tražbinu u iznosu od </w:t>
      </w:r>
      <w:r w:rsidR="00BA24B1">
        <w:rPr>
          <w:rFonts w:ascii="Arial" w:hAnsi="Arial" w:cs="Arial"/>
        </w:rPr>
        <w:t xml:space="preserve">8.675,00 </w:t>
      </w:r>
      <w:r w:rsidRPr="00B928E9" w:rsidR="00BA24B1">
        <w:rPr>
          <w:rFonts w:ascii="Arial" w:hAnsi="Arial" w:cs="Arial"/>
        </w:rPr>
        <w:t xml:space="preserve">EUR  po osnovi </w:t>
      </w:r>
      <w:r w:rsidR="00BA24B1">
        <w:rPr>
          <w:rFonts w:ascii="Arial" w:hAnsi="Arial" w:cs="Arial"/>
        </w:rPr>
        <w:t xml:space="preserve">vjerodostojne isprave izvoda iz otvorenih stavki. </w:t>
      </w:r>
    </w:p>
    <w:p w:rsidRPr="00B928E9" w:rsidR="00BA24B1" w:rsidP="00BA24B1" w:rsidRDefault="00BA24B1" w14:paraId="3EE2E04A" w14:textId="77777777">
      <w:pPr>
        <w:ind w:firstLine="708"/>
        <w:jc w:val="both"/>
        <w:rPr>
          <w:rFonts w:ascii="Arial" w:hAnsi="Arial" w:cs="Arial"/>
        </w:rPr>
      </w:pPr>
    </w:p>
    <w:p w:rsidR="00BA24B1" w:rsidP="00BA24B1" w:rsidRDefault="00BA24B1" w14:paraId="20C35AFD" w14:textId="1460562D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BA24B1" w:rsidP="00BA24B1" w:rsidRDefault="00BA24B1" w14:paraId="0186692A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BA24B1" w:rsidP="00BA24B1" w:rsidRDefault="00BA24B1" w14:paraId="1C7D2E27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BA24B1" w:rsidP="00BA24B1" w:rsidRDefault="00BA24B1" w14:paraId="096042FF" w14:textId="77777777">
      <w:pPr>
        <w:ind w:firstLine="708"/>
        <w:jc w:val="both"/>
        <w:rPr>
          <w:rFonts w:ascii="Arial" w:hAnsi="Arial" w:cs="Arial"/>
        </w:rPr>
      </w:pPr>
    </w:p>
    <w:p w:rsidR="00BA24B1" w:rsidP="00BA24B1" w:rsidRDefault="00BA24B1" w14:paraId="4CF6F1C9" w14:textId="3F247DD5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TPK OROMETAL d.d., OIB 59467867961, Ulica Milana Prpića 118, Oroslavje,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8.675,00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753F1D" w:rsidP="00BA24B1" w:rsidRDefault="00753F1D" w14:paraId="234BD43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05472" w:rsidP="00BA24B1" w:rsidRDefault="00E05472" w14:paraId="45ED6A5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4829C7" w:rsidR="00753F1D" w:rsidP="00BA24B1" w:rsidRDefault="00753F1D" w14:paraId="0DBB5183" w14:textId="7A432E4E">
      <w:pPr>
        <w:ind w:firstLine="708"/>
        <w:jc w:val="both"/>
        <w:rPr>
          <w:rFonts w:ascii="Arial" w:hAnsi="Arial" w:cs="Arial"/>
          <w:color w:val="000000" w:themeColor="text1"/>
        </w:rPr>
      </w:pPr>
      <w:r w:rsidRPr="004829C7">
        <w:rPr>
          <w:rFonts w:ascii="Arial" w:hAnsi="Arial" w:cs="Arial"/>
          <w:color w:val="000000" w:themeColor="text1"/>
        </w:rPr>
        <w:t>2</w:t>
      </w:r>
      <w:r w:rsidRPr="004829C7" w:rsidR="007350D7">
        <w:rPr>
          <w:rFonts w:ascii="Arial" w:hAnsi="Arial" w:cs="Arial"/>
          <w:color w:val="000000" w:themeColor="text1"/>
        </w:rPr>
        <w:t>1</w:t>
      </w:r>
      <w:r w:rsidRPr="004829C7">
        <w:rPr>
          <w:rFonts w:ascii="Arial" w:hAnsi="Arial" w:cs="Arial"/>
          <w:color w:val="000000" w:themeColor="text1"/>
        </w:rPr>
        <w:t xml:space="preserve">. BA-COM TRGOVINA d.o.o., OIB 15270184486, Hrvatskih velikana 38, Žrnovica, Split, prijavio je tražbinu u iznosu od 25.000,00 EUR  po osnovi ugovora o pristupu dugu. </w:t>
      </w:r>
    </w:p>
    <w:p w:rsidRPr="004829C7" w:rsidR="001E3CF1" w:rsidP="00BA24B1" w:rsidRDefault="001E3CF1" w14:paraId="621AAED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4829C7" w:rsidR="001E3CF1" w:rsidP="00BA24B1" w:rsidRDefault="001E3CF1" w14:paraId="5BA0D4E7" w14:textId="75D47913">
      <w:pPr>
        <w:ind w:firstLine="708"/>
        <w:jc w:val="both"/>
        <w:rPr>
          <w:rFonts w:ascii="Arial" w:hAnsi="Arial" w:cs="Arial"/>
          <w:color w:val="000000" w:themeColor="text1"/>
        </w:rPr>
      </w:pPr>
      <w:r w:rsidRPr="004829C7">
        <w:rPr>
          <w:rFonts w:ascii="Arial" w:hAnsi="Arial" w:cs="Arial"/>
          <w:color w:val="000000" w:themeColor="text1"/>
        </w:rPr>
        <w:t xml:space="preserve">Stečajni upravitelj osporava ovu tražbinu jer BA-COM d.o.o. nije u nikakvom pravnom odnosu sa dužnikom već sa društvo BIJELIĆ CO d.o.o. koje navodno ima potraživanje prema dužniku iako društvo BIJELIĆ CO d.o.o. nije podnijelo prijavu tražbine u ovom postupku. </w:t>
      </w:r>
      <w:r w:rsidRPr="004829C7" w:rsidR="00635A0A">
        <w:rPr>
          <w:rFonts w:ascii="Arial" w:hAnsi="Arial" w:cs="Arial"/>
          <w:color w:val="000000" w:themeColor="text1"/>
        </w:rPr>
        <w:t>Da bi BA-COM imao status vjerovnika mora postojati tražbina BIJELIĆ CO d.o.o. prema dužniku i ugovor kojim BIJELIĆ CO d.o.o. prenosi svoja prava iz odnosa sa dužnikom na BA-COM d.o.o. (ugovorna subrogacija). Za ovo potraživanje ne postoji ovršna isprava.</w:t>
      </w:r>
    </w:p>
    <w:p w:rsidRPr="004829C7" w:rsidR="00635A0A" w:rsidP="00BA24B1" w:rsidRDefault="00635A0A" w14:paraId="25482F4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4829C7" w:rsidR="00635A0A" w:rsidP="00635A0A" w:rsidRDefault="00635A0A" w14:paraId="3BC5CEB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4829C7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4829C7" w:rsidR="00635A0A" w:rsidP="00BA24B1" w:rsidRDefault="00635A0A" w14:paraId="3AD9420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4829C7" w:rsidR="00BC0D18" w:rsidP="00BC0D18" w:rsidRDefault="00BC0D18" w14:paraId="22A47892" w14:textId="0787E4DA">
      <w:pPr>
        <w:ind w:firstLine="708"/>
        <w:jc w:val="both"/>
        <w:rPr>
          <w:rFonts w:ascii="Arial" w:hAnsi="Arial" w:cs="Arial"/>
          <w:color w:val="000000" w:themeColor="text1"/>
        </w:rPr>
      </w:pPr>
      <w:r w:rsidRPr="004829C7">
        <w:rPr>
          <w:rFonts w:ascii="Arial" w:hAnsi="Arial" w:cs="Arial"/>
          <w:color w:val="000000" w:themeColor="text1"/>
        </w:rPr>
        <w:t xml:space="preserve">Stečajni sudac objavljuje da je tražbina stečajnog vjerovnika BA-COM TRGOVINA d.o.o., OIB 15270184486, Hrvatskih velikana 38, Žrnovica, Split, osporena u cijelosti u iznosu od 25.000,00 EUR  , te će vjerovnik posebnim rješenjem sukladno čl. 266. st. 1. SZ-a biti upućen na pokretanje parnice protiv dužnika radi utvrđivanja osporene tražbine II. višeg isplatnog reda u iznosu od 25.000,00 EUR. </w:t>
      </w:r>
    </w:p>
    <w:p w:rsidR="00BC0D18" w:rsidP="00BC0D18" w:rsidRDefault="00BC0D18" w14:paraId="1AB22E0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BB763C" w:rsidP="00BA24B1" w:rsidRDefault="00BB763C" w14:paraId="466A483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BA24B1" w:rsidP="00BA24B1" w:rsidRDefault="00C86993" w14:paraId="28C8F854" w14:textId="14F7541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22</w:t>
      </w:r>
      <w:r w:rsidR="00BA24B1">
        <w:rPr>
          <w:rFonts w:ascii="Arial" w:hAnsi="Arial" w:cs="Arial"/>
        </w:rPr>
        <w:t xml:space="preserve">. VILSTROJ d.o.o., OIB 14411754953, Mažinjica 77, Buzet, </w:t>
      </w:r>
      <w:r w:rsidRPr="00B928E9" w:rsidR="00BA24B1">
        <w:rPr>
          <w:rFonts w:ascii="Arial" w:hAnsi="Arial" w:cs="Arial"/>
        </w:rPr>
        <w:t xml:space="preserve">prijavio je tražbinu u iznosu od </w:t>
      </w:r>
      <w:r w:rsidR="00BA24B1">
        <w:rPr>
          <w:rFonts w:ascii="Arial" w:hAnsi="Arial" w:cs="Arial"/>
        </w:rPr>
        <w:t xml:space="preserve">7.664,09 </w:t>
      </w:r>
      <w:r w:rsidRPr="00B928E9" w:rsidR="00BA24B1">
        <w:rPr>
          <w:rFonts w:ascii="Arial" w:hAnsi="Arial" w:cs="Arial"/>
        </w:rPr>
        <w:t xml:space="preserve">EUR  po osnovi </w:t>
      </w:r>
      <w:r w:rsidR="00BA24B1">
        <w:rPr>
          <w:rFonts w:ascii="Arial" w:hAnsi="Arial" w:cs="Arial"/>
        </w:rPr>
        <w:t xml:space="preserve">vjerodostojne isprave izvoda iz otvorenih stavki. </w:t>
      </w:r>
    </w:p>
    <w:p w:rsidRPr="00B928E9" w:rsidR="00BA24B1" w:rsidP="00BA24B1" w:rsidRDefault="00BA24B1" w14:paraId="40EB6B95" w14:textId="77777777">
      <w:pPr>
        <w:ind w:firstLine="708"/>
        <w:jc w:val="both"/>
        <w:rPr>
          <w:rFonts w:ascii="Arial" w:hAnsi="Arial" w:cs="Arial"/>
        </w:rPr>
      </w:pPr>
    </w:p>
    <w:p w:rsidR="00BA24B1" w:rsidP="00BA24B1" w:rsidRDefault="00BA24B1" w14:paraId="228B0E65" w14:textId="4ED6B225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BA24B1" w:rsidP="00BA24B1" w:rsidRDefault="00BA24B1" w14:paraId="4BB3F54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BA24B1" w:rsidP="00BA24B1" w:rsidRDefault="00BA24B1" w14:paraId="51D6AF84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BA24B1" w:rsidP="00BA24B1" w:rsidRDefault="00BA24B1" w14:paraId="3418304C" w14:textId="77777777">
      <w:pPr>
        <w:ind w:firstLine="708"/>
        <w:jc w:val="both"/>
        <w:rPr>
          <w:rFonts w:ascii="Arial" w:hAnsi="Arial" w:cs="Arial"/>
        </w:rPr>
      </w:pPr>
    </w:p>
    <w:p w:rsidR="00BA24B1" w:rsidP="00BA24B1" w:rsidRDefault="00BA24B1" w14:paraId="1F01A92E" w14:textId="7EB1823B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VILSTROJ d.o.o., OIB 14411754953, Mažinjica 77, Buzet,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7.664,09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E7CB8" w:rsidP="00BA24B1" w:rsidRDefault="002E7CB8" w14:paraId="0E12A9C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BB763C" w:rsidP="00BA24B1" w:rsidRDefault="00BB763C" w14:paraId="063FCD8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E7CB8" w:rsidP="002E7CB8" w:rsidRDefault="00C86993" w14:paraId="66EC09DA" w14:textId="6548BDB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="002E7CB8">
        <w:rPr>
          <w:rFonts w:ascii="Arial" w:hAnsi="Arial" w:cs="Arial"/>
        </w:rPr>
        <w:t xml:space="preserve">. DINES DUO d.o.o., OIB 13177410274, Rimski put 22, Sesvete, </w:t>
      </w:r>
      <w:r w:rsidRPr="00B928E9" w:rsidR="002E7CB8">
        <w:rPr>
          <w:rFonts w:ascii="Arial" w:hAnsi="Arial" w:cs="Arial"/>
        </w:rPr>
        <w:t xml:space="preserve">prijavio je tražbinu u iznosu od </w:t>
      </w:r>
      <w:r w:rsidR="002E7CB8">
        <w:rPr>
          <w:rFonts w:ascii="Arial" w:hAnsi="Arial" w:cs="Arial"/>
        </w:rPr>
        <w:t xml:space="preserve">145.197,61 </w:t>
      </w:r>
      <w:r w:rsidRPr="00B928E9" w:rsidR="002E7CB8">
        <w:rPr>
          <w:rFonts w:ascii="Arial" w:hAnsi="Arial" w:cs="Arial"/>
        </w:rPr>
        <w:t xml:space="preserve">EUR  po osnovi </w:t>
      </w:r>
      <w:r w:rsidR="002E7CB8">
        <w:rPr>
          <w:rFonts w:ascii="Arial" w:hAnsi="Arial" w:cs="Arial"/>
        </w:rPr>
        <w:t xml:space="preserve">vjerodostojne isprave izvoda iz otvorenih stavki. </w:t>
      </w:r>
    </w:p>
    <w:p w:rsidRPr="00B928E9" w:rsidR="002E7CB8" w:rsidP="002E7CB8" w:rsidRDefault="002E7CB8" w14:paraId="0842DF3E" w14:textId="77777777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087B0859" w14:textId="1D7D1F51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2E7CB8" w:rsidP="002E7CB8" w:rsidRDefault="002E7CB8" w14:paraId="72FBE1F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E7CB8" w:rsidP="002E7CB8" w:rsidRDefault="002E7CB8" w14:paraId="4419DF29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E7CB8" w:rsidP="002E7CB8" w:rsidRDefault="002E7CB8" w14:paraId="2F92F48C" w14:textId="77777777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33BC71BB" w14:textId="1A201444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DINES DUO d.o.o., OIB 13177410274, Rimski put 22, Sesvete,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145.197,61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E7CB8" w:rsidP="00BA24B1" w:rsidRDefault="002E7CB8" w14:paraId="4CE777C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4B15CC" w:rsidP="00BA24B1" w:rsidRDefault="004B15CC" w14:paraId="6224D35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E7CB8" w:rsidP="002E7CB8" w:rsidRDefault="00C86993" w14:paraId="5B2AD515" w14:textId="40F8F60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24</w:t>
      </w:r>
      <w:r w:rsidR="002E7CB8">
        <w:rPr>
          <w:rFonts w:ascii="Arial" w:hAnsi="Arial" w:cs="Arial"/>
        </w:rPr>
        <w:t xml:space="preserve">. ALPLA d.o.o., OIB 49363584505, Vojvodići 19, Novaki, Sveta Nedjelja, </w:t>
      </w:r>
      <w:r w:rsidRPr="00B928E9" w:rsidR="002E7CB8">
        <w:rPr>
          <w:rFonts w:ascii="Arial" w:hAnsi="Arial" w:cs="Arial"/>
        </w:rPr>
        <w:t xml:space="preserve">prijavio je tražbinu u iznosu od </w:t>
      </w:r>
      <w:r w:rsidR="002E7CB8">
        <w:rPr>
          <w:rFonts w:ascii="Arial" w:hAnsi="Arial" w:cs="Arial"/>
        </w:rPr>
        <w:t xml:space="preserve">49.759,73 </w:t>
      </w:r>
      <w:r w:rsidRPr="00B928E9" w:rsidR="002E7CB8">
        <w:rPr>
          <w:rFonts w:ascii="Arial" w:hAnsi="Arial" w:cs="Arial"/>
        </w:rPr>
        <w:t xml:space="preserve">EUR  po osnovi </w:t>
      </w:r>
      <w:r w:rsidR="002E7CB8">
        <w:rPr>
          <w:rFonts w:ascii="Arial" w:hAnsi="Arial" w:cs="Arial"/>
        </w:rPr>
        <w:t>ovršne isprave bjanko zadužnice OV-8029/2018.</w:t>
      </w:r>
    </w:p>
    <w:p w:rsidRPr="00B928E9" w:rsidR="002E7CB8" w:rsidP="002E7CB8" w:rsidRDefault="002E7CB8" w14:paraId="153D5E86" w14:textId="77777777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6E5FF0A0" w14:textId="6427332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2E7CB8" w:rsidP="002E7CB8" w:rsidRDefault="002E7CB8" w14:paraId="719F21E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E7CB8" w:rsidP="002E7CB8" w:rsidRDefault="002E7CB8" w14:paraId="00E5B8C0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E7CB8" w:rsidP="002E7CB8" w:rsidRDefault="002E7CB8" w14:paraId="07ED5906" w14:textId="77777777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377CE24B" w14:textId="5AF1BDF2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ALPLA d.o.o., OIB 49363584505, Vojvodići 19, Novaki, Sveta Nedjelja,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49.759,73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E7CB8" w:rsidP="002E7CB8" w:rsidRDefault="002E7CB8" w14:paraId="285AADD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4B15CC" w:rsidP="002E7CB8" w:rsidRDefault="004B15CC" w14:paraId="54A5F3A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E7CB8" w:rsidP="002E7CB8" w:rsidRDefault="00C86993" w14:paraId="66A0E389" w14:textId="02A8495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25</w:t>
      </w:r>
      <w:r w:rsidR="002E7CB8">
        <w:rPr>
          <w:rFonts w:ascii="Arial" w:hAnsi="Arial" w:cs="Arial"/>
        </w:rPr>
        <w:t xml:space="preserve">. KARTON-PAK d.o.o., OIB 40696984797, Mažinjica 104, Buzet, </w:t>
      </w:r>
      <w:r w:rsidRPr="00B928E9" w:rsidR="002E7CB8">
        <w:rPr>
          <w:rFonts w:ascii="Arial" w:hAnsi="Arial" w:cs="Arial"/>
        </w:rPr>
        <w:t xml:space="preserve">prijavio je tražbinu u iznosu od </w:t>
      </w:r>
      <w:r w:rsidR="002E7CB8">
        <w:rPr>
          <w:rFonts w:ascii="Arial" w:hAnsi="Arial" w:cs="Arial"/>
        </w:rPr>
        <w:t xml:space="preserve">6.874,76 </w:t>
      </w:r>
      <w:r w:rsidRPr="00B928E9" w:rsidR="002E7CB8">
        <w:rPr>
          <w:rFonts w:ascii="Arial" w:hAnsi="Arial" w:cs="Arial"/>
        </w:rPr>
        <w:t xml:space="preserve">EUR  po osnovi </w:t>
      </w:r>
      <w:r w:rsidR="002E7CB8">
        <w:rPr>
          <w:rFonts w:ascii="Arial" w:hAnsi="Arial" w:cs="Arial"/>
        </w:rPr>
        <w:t xml:space="preserve">vjerodostojne isprave izvoda iz otvorenih stavki. </w:t>
      </w:r>
    </w:p>
    <w:p w:rsidRPr="00B928E9" w:rsidR="002E7CB8" w:rsidP="002E7CB8" w:rsidRDefault="002E7CB8" w14:paraId="4D0D7EF4" w14:textId="4545DC6E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19CC43F7" w14:textId="5D34A754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Stečajni upravitelj je navedenu tražbinu prizna</w:t>
      </w:r>
      <w:r w:rsidR="00FB0E51">
        <w:rPr>
          <w:rFonts w:ascii="Arial" w:hAnsi="Arial" w:cs="Arial"/>
        </w:rPr>
        <w:t>o</w:t>
      </w:r>
      <w:r w:rsidRPr="00B928E9">
        <w:rPr>
          <w:rFonts w:ascii="Arial" w:hAnsi="Arial" w:cs="Arial"/>
        </w:rPr>
        <w:t xml:space="preserve"> u cijelosti. </w:t>
      </w:r>
    </w:p>
    <w:p w:rsidRPr="00B928E9" w:rsidR="002E7CB8" w:rsidP="002E7CB8" w:rsidRDefault="002E7CB8" w14:paraId="4C580EBB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E7CB8" w:rsidP="002E7CB8" w:rsidRDefault="002E7CB8" w14:paraId="6939F805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E7CB8" w:rsidP="002E7CB8" w:rsidRDefault="002E7CB8" w14:paraId="6FECBAB8" w14:textId="77777777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67C41C0D" w14:textId="57EED97C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KARTON-PAK d.o.o., OIB 40696984797, Mažinjica 104, Buzet,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6.874,76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E7CB8" w:rsidP="002E7CB8" w:rsidRDefault="002E7CB8" w14:paraId="43EF451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4B15CC" w:rsidP="002E7CB8" w:rsidRDefault="004B15CC" w14:paraId="68CB252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E7CB8" w:rsidP="002E7CB8" w:rsidRDefault="00C86993" w14:paraId="18458198" w14:textId="2372427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26</w:t>
      </w:r>
      <w:r w:rsidR="002E7CB8">
        <w:rPr>
          <w:rFonts w:ascii="Arial" w:hAnsi="Arial" w:cs="Arial"/>
        </w:rPr>
        <w:t xml:space="preserve">. INTERSPED TEAM d.o.o., OIB 63919438802, Vitešinec 6A, Ivanec, </w:t>
      </w:r>
      <w:r w:rsidRPr="00B928E9" w:rsidR="002E7CB8">
        <w:rPr>
          <w:rFonts w:ascii="Arial" w:hAnsi="Arial" w:cs="Arial"/>
        </w:rPr>
        <w:t xml:space="preserve">prijavio je tražbinu u iznosu od </w:t>
      </w:r>
      <w:r w:rsidR="002E7CB8">
        <w:rPr>
          <w:rFonts w:ascii="Arial" w:hAnsi="Arial" w:cs="Arial"/>
        </w:rPr>
        <w:t xml:space="preserve">4.681,67 </w:t>
      </w:r>
      <w:r w:rsidRPr="00B928E9" w:rsidR="002E7CB8">
        <w:rPr>
          <w:rFonts w:ascii="Arial" w:hAnsi="Arial" w:cs="Arial"/>
        </w:rPr>
        <w:t xml:space="preserve">EUR  po osnovi </w:t>
      </w:r>
      <w:r w:rsidR="002E7CB8">
        <w:rPr>
          <w:rFonts w:ascii="Arial" w:hAnsi="Arial" w:cs="Arial"/>
        </w:rPr>
        <w:t xml:space="preserve">vjerodostojne isprave izvoda iz otvorenih stavki i računa. </w:t>
      </w:r>
    </w:p>
    <w:p w:rsidRPr="00B928E9" w:rsidR="002E7CB8" w:rsidP="002E7CB8" w:rsidRDefault="002E7CB8" w14:paraId="3D8972D2" w14:textId="77777777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5D06AA85" w14:textId="480433DB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2E7CB8" w:rsidP="002E7CB8" w:rsidRDefault="002E7CB8" w14:paraId="63C88E0D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E7CB8" w:rsidP="002E7CB8" w:rsidRDefault="002E7CB8" w14:paraId="1FFE6B7B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E7CB8" w:rsidP="002E7CB8" w:rsidRDefault="002E7CB8" w14:paraId="7E6E1097" w14:textId="77777777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5F7F78EC" w14:textId="28A6AA3D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INTERSPED TEAM d.o.o., OIB 63919438802, Vitešinec 6A, Ivanec,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4.681,67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E7CB8" w:rsidP="002E7CB8" w:rsidRDefault="002E7CB8" w14:paraId="7EC9A17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4B15CC" w:rsidP="002E7CB8" w:rsidRDefault="004B15CC" w14:paraId="462354D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E7CB8" w:rsidP="002E7CB8" w:rsidRDefault="00C86993" w14:paraId="156DC203" w14:textId="70D7EEE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27</w:t>
      </w:r>
      <w:r w:rsidR="002E7CB8">
        <w:rPr>
          <w:rFonts w:ascii="Arial" w:hAnsi="Arial" w:cs="Arial"/>
        </w:rPr>
        <w:t xml:space="preserve">. Odvjetničko društvo Korotaj &amp; partneri d.o.o., OIB 25338593149, Ulica Bože Gumpca 53a, Pula, </w:t>
      </w:r>
      <w:r w:rsidRPr="00B928E9" w:rsidR="002E7CB8">
        <w:rPr>
          <w:rFonts w:ascii="Arial" w:hAnsi="Arial" w:cs="Arial"/>
        </w:rPr>
        <w:t xml:space="preserve">prijavio je tražbinu u iznosu od </w:t>
      </w:r>
      <w:r w:rsidR="002E7CB8">
        <w:rPr>
          <w:rFonts w:ascii="Arial" w:hAnsi="Arial" w:cs="Arial"/>
        </w:rPr>
        <w:t xml:space="preserve">53.596,01 </w:t>
      </w:r>
      <w:r w:rsidRPr="00B928E9" w:rsidR="002E7CB8">
        <w:rPr>
          <w:rFonts w:ascii="Arial" w:hAnsi="Arial" w:cs="Arial"/>
        </w:rPr>
        <w:t xml:space="preserve">EUR  po osnovi </w:t>
      </w:r>
      <w:r w:rsidR="002E7CB8">
        <w:rPr>
          <w:rFonts w:ascii="Arial" w:hAnsi="Arial" w:cs="Arial"/>
        </w:rPr>
        <w:t xml:space="preserve">ugovora o pružanju pravne pomoći, vjerodostojne isprave, izvoda iz otvorenih stavki i računa.  </w:t>
      </w:r>
    </w:p>
    <w:p w:rsidRPr="00B928E9" w:rsidR="002E7CB8" w:rsidP="002E7CB8" w:rsidRDefault="002E7CB8" w14:paraId="2EB8A98F" w14:textId="77777777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7D4D9CD3" w14:textId="64463970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2E7CB8" w:rsidP="002E7CB8" w:rsidRDefault="002E7CB8" w14:paraId="25864E9A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E7CB8" w:rsidP="002E7CB8" w:rsidRDefault="002E7CB8" w14:paraId="2C823ED7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E7CB8" w:rsidP="002E7CB8" w:rsidRDefault="002E7CB8" w14:paraId="1BB1903B" w14:textId="77777777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05F6DDE9" w14:textId="2B09AA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Odvjetničko društvo Korotaj &amp; partneri d.o.o., OIB 25338593149, Ulica Bože Gumpca 53a, Pula,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53.596,01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E7CB8" w:rsidP="002E7CB8" w:rsidRDefault="002E7CB8" w14:paraId="6A5ADDB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4B15CC" w:rsidP="002E7CB8" w:rsidRDefault="004B15CC" w14:paraId="20EB229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E7CB8" w:rsidP="002E7CB8" w:rsidRDefault="00C86993" w14:paraId="5538670E" w14:textId="292F768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6F7777">
        <w:rPr>
          <w:rFonts w:ascii="Arial" w:hAnsi="Arial" w:cs="Arial"/>
        </w:rPr>
        <w:t>8</w:t>
      </w:r>
      <w:r w:rsidR="002E7CB8">
        <w:rPr>
          <w:rFonts w:ascii="Arial" w:hAnsi="Arial" w:cs="Arial"/>
        </w:rPr>
        <w:t xml:space="preserve">. Hrvatske šume d.o.o., OIB 69693144506, Ulica kneza Branimira 1, Zagreb, </w:t>
      </w:r>
      <w:r w:rsidRPr="00B928E9" w:rsidR="002E7CB8">
        <w:rPr>
          <w:rFonts w:ascii="Arial" w:hAnsi="Arial" w:cs="Arial"/>
        </w:rPr>
        <w:t xml:space="preserve">prijavio je tražbinu u iznosu od </w:t>
      </w:r>
      <w:r w:rsidR="002E7CB8">
        <w:rPr>
          <w:rFonts w:ascii="Arial" w:hAnsi="Arial" w:cs="Arial"/>
        </w:rPr>
        <w:t xml:space="preserve">7.849,50 </w:t>
      </w:r>
      <w:r w:rsidRPr="00B928E9" w:rsidR="002E7CB8">
        <w:rPr>
          <w:rFonts w:ascii="Arial" w:hAnsi="Arial" w:cs="Arial"/>
        </w:rPr>
        <w:t xml:space="preserve">EUR  po osnovi </w:t>
      </w:r>
      <w:r w:rsidR="002E7CB8">
        <w:rPr>
          <w:rFonts w:ascii="Arial" w:hAnsi="Arial" w:cs="Arial"/>
        </w:rPr>
        <w:t>ovršne isprave pravomoćnog i ovršnog rješenja o odobravanju predstečajne nagodbe Stpn-1009/2015.</w:t>
      </w:r>
    </w:p>
    <w:p w:rsidRPr="00B928E9" w:rsidR="002E7CB8" w:rsidP="002E7CB8" w:rsidRDefault="002E7CB8" w14:paraId="6FD66DF5" w14:textId="77777777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10454319" w14:textId="75167891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2E7CB8" w:rsidP="002E7CB8" w:rsidRDefault="002E7CB8" w14:paraId="4C2BC98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E7CB8" w:rsidP="002E7CB8" w:rsidRDefault="002E7CB8" w14:paraId="46E0449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E7CB8" w:rsidP="002E7CB8" w:rsidRDefault="002E7CB8" w14:paraId="24B56127" w14:textId="77777777">
      <w:pPr>
        <w:ind w:firstLine="708"/>
        <w:jc w:val="both"/>
        <w:rPr>
          <w:rFonts w:ascii="Arial" w:hAnsi="Arial" w:cs="Arial"/>
        </w:rPr>
      </w:pPr>
    </w:p>
    <w:p w:rsidR="002E7CB8" w:rsidP="002E7CB8" w:rsidRDefault="002E7CB8" w14:paraId="5D5CE364" w14:textId="7BC1E2E8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Hrvatske šume d.o.o., OIB 69693144506, Ulica kneza Branimira 1,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7.849,50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883037" w:rsidP="002E7CB8" w:rsidRDefault="00883037" w14:paraId="00F358F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4B15CC" w:rsidP="002E7CB8" w:rsidRDefault="004B15CC" w14:paraId="755AF5D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83037" w:rsidP="00883037" w:rsidRDefault="006F7777" w14:paraId="10494456" w14:textId="3CCB22F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29</w:t>
      </w:r>
      <w:r w:rsidR="00883037">
        <w:rPr>
          <w:rFonts w:ascii="Arial" w:hAnsi="Arial" w:cs="Arial"/>
        </w:rPr>
        <w:t xml:space="preserve">. Hrvatske vode, OIB 2892138301, Ulica grada Vukovara 220, Zagreb, </w:t>
      </w:r>
      <w:r w:rsidRPr="00B928E9" w:rsidR="00883037">
        <w:rPr>
          <w:rFonts w:ascii="Arial" w:hAnsi="Arial" w:cs="Arial"/>
        </w:rPr>
        <w:t xml:space="preserve">prijavio je tražbinu u iznosu od </w:t>
      </w:r>
      <w:r w:rsidR="00883037">
        <w:rPr>
          <w:rFonts w:ascii="Arial" w:hAnsi="Arial" w:cs="Arial"/>
        </w:rPr>
        <w:t xml:space="preserve">987,55 </w:t>
      </w:r>
      <w:r w:rsidRPr="00B928E9" w:rsidR="00883037">
        <w:rPr>
          <w:rFonts w:ascii="Arial" w:hAnsi="Arial" w:cs="Arial"/>
        </w:rPr>
        <w:t xml:space="preserve">EUR  po osnovi </w:t>
      </w:r>
      <w:r w:rsidR="00883037">
        <w:rPr>
          <w:rFonts w:ascii="Arial" w:hAnsi="Arial" w:cs="Arial"/>
        </w:rPr>
        <w:t xml:space="preserve">ovršne isprave rješenje o naknadi za zaštitu voda. </w:t>
      </w:r>
    </w:p>
    <w:p w:rsidRPr="00B928E9" w:rsidR="00883037" w:rsidP="00883037" w:rsidRDefault="00883037" w14:paraId="65CF4642" w14:textId="77777777">
      <w:pPr>
        <w:ind w:firstLine="708"/>
        <w:jc w:val="both"/>
        <w:rPr>
          <w:rFonts w:ascii="Arial" w:hAnsi="Arial" w:cs="Arial"/>
        </w:rPr>
      </w:pPr>
    </w:p>
    <w:p w:rsidR="00883037" w:rsidP="00883037" w:rsidRDefault="00883037" w14:paraId="5BC73E36" w14:textId="7A1C4EAE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883037" w:rsidP="00883037" w:rsidRDefault="00883037" w14:paraId="05AA72E4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883037" w:rsidP="00883037" w:rsidRDefault="00883037" w14:paraId="77063D10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883037" w:rsidP="00883037" w:rsidRDefault="00883037" w14:paraId="45617D68" w14:textId="77777777">
      <w:pPr>
        <w:ind w:firstLine="708"/>
        <w:jc w:val="both"/>
        <w:rPr>
          <w:rFonts w:ascii="Arial" w:hAnsi="Arial" w:cs="Arial"/>
        </w:rPr>
      </w:pPr>
    </w:p>
    <w:p w:rsidR="00883037" w:rsidP="00883037" w:rsidRDefault="00883037" w14:paraId="4814DC84" w14:textId="6A4477B6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Hrvatske vode, OIB 2892138301, Ulica grada Vukovara 220,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987,55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E7CB8" w:rsidP="002E7CB8" w:rsidRDefault="002E7CB8" w14:paraId="14D89E2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4829C7" w:rsidR="004B15CC" w:rsidP="002E7CB8" w:rsidRDefault="004B15CC" w14:paraId="40D4C61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83037" w:rsidP="00883037" w:rsidRDefault="006F7777" w14:paraId="569FFFF3" w14:textId="77379E5B">
      <w:pPr>
        <w:ind w:firstLine="708"/>
        <w:jc w:val="both"/>
        <w:rPr>
          <w:rFonts w:ascii="Arial" w:hAnsi="Arial" w:cs="Arial"/>
        </w:rPr>
      </w:pPr>
      <w:r w:rsidRPr="004829C7">
        <w:rPr>
          <w:rFonts w:ascii="Arial" w:hAnsi="Arial" w:cs="Arial"/>
          <w:color w:val="000000" w:themeColor="text1"/>
        </w:rPr>
        <w:t>30</w:t>
      </w:r>
      <w:r w:rsidRPr="004829C7" w:rsidR="00883037">
        <w:rPr>
          <w:rFonts w:ascii="Arial" w:hAnsi="Arial" w:cs="Arial"/>
          <w:color w:val="000000" w:themeColor="text1"/>
        </w:rPr>
        <w:t xml:space="preserve">. Editel d.o.o., OIB 8396846749, Ulica grada Vukovara 284, Zagreb, </w:t>
      </w:r>
      <w:r w:rsidRPr="00B928E9" w:rsidR="00883037">
        <w:rPr>
          <w:rFonts w:ascii="Arial" w:hAnsi="Arial" w:cs="Arial"/>
        </w:rPr>
        <w:t xml:space="preserve">prijavio je tražbinu u iznosu od </w:t>
      </w:r>
      <w:r w:rsidR="00883037">
        <w:rPr>
          <w:rFonts w:ascii="Arial" w:hAnsi="Arial" w:cs="Arial"/>
        </w:rPr>
        <w:t xml:space="preserve">223,74 </w:t>
      </w:r>
      <w:r w:rsidRPr="00B928E9" w:rsidR="00883037">
        <w:rPr>
          <w:rFonts w:ascii="Arial" w:hAnsi="Arial" w:cs="Arial"/>
        </w:rPr>
        <w:t xml:space="preserve">EUR  po osnovi </w:t>
      </w:r>
      <w:r w:rsidR="00883037">
        <w:rPr>
          <w:rFonts w:ascii="Arial" w:hAnsi="Arial" w:cs="Arial"/>
        </w:rPr>
        <w:t xml:space="preserve">vjerodostojne isprave, izvoda iz otvorenih stavki. </w:t>
      </w:r>
    </w:p>
    <w:p w:rsidRPr="00B928E9" w:rsidR="00883037" w:rsidP="00883037" w:rsidRDefault="00883037" w14:paraId="532AF2F4" w14:textId="77777777">
      <w:pPr>
        <w:ind w:firstLine="708"/>
        <w:jc w:val="both"/>
        <w:rPr>
          <w:rFonts w:ascii="Arial" w:hAnsi="Arial" w:cs="Arial"/>
        </w:rPr>
      </w:pPr>
    </w:p>
    <w:p w:rsidR="00883037" w:rsidP="003C457F" w:rsidRDefault="00883037" w14:paraId="31B76723" w14:textId="19D01CD2">
      <w:pPr>
        <w:ind w:firstLine="708"/>
        <w:jc w:val="both"/>
        <w:rPr>
          <w:rFonts w:ascii="Arial" w:hAnsi="Arial" w:cs="Arial"/>
        </w:rPr>
      </w:pPr>
      <w:r w:rsidRPr="003C457F">
        <w:rPr>
          <w:rFonts w:ascii="Arial" w:hAnsi="Arial" w:cs="Arial"/>
        </w:rPr>
        <w:t xml:space="preserve">Stečajni upravitelj je navedenu tražbinu </w:t>
      </w:r>
      <w:r w:rsidRPr="003C457F" w:rsidR="004E2093">
        <w:rPr>
          <w:rFonts w:ascii="Arial" w:hAnsi="Arial" w:cs="Arial"/>
        </w:rPr>
        <w:t xml:space="preserve">osporio </w:t>
      </w:r>
      <w:r w:rsidR="00FB0E51">
        <w:rPr>
          <w:rFonts w:ascii="Arial" w:hAnsi="Arial" w:cs="Arial"/>
        </w:rPr>
        <w:t>u</w:t>
      </w:r>
      <w:r w:rsidRPr="003C457F">
        <w:rPr>
          <w:rFonts w:ascii="Arial" w:hAnsi="Arial" w:cs="Arial"/>
        </w:rPr>
        <w:t xml:space="preserve"> cijelosti</w:t>
      </w:r>
      <w:r w:rsidRPr="003C457F" w:rsidR="003C457F">
        <w:rPr>
          <w:rFonts w:ascii="Arial" w:hAnsi="Arial" w:cs="Arial"/>
        </w:rPr>
        <w:t xml:space="preserve"> i</w:t>
      </w:r>
      <w:r w:rsidR="00FB0E51">
        <w:rPr>
          <w:rFonts w:ascii="Arial" w:hAnsi="Arial" w:cs="Arial"/>
        </w:rPr>
        <w:t xml:space="preserve">z </w:t>
      </w:r>
      <w:r w:rsidRPr="003C457F" w:rsidR="003C457F">
        <w:rPr>
          <w:rFonts w:ascii="Arial" w:hAnsi="Arial" w:cs="Arial"/>
        </w:rPr>
        <w:t xml:space="preserve">razloga što predmetna tražbina nije zavedena u poslovnim knjigama dužnika. Rješenje o ovrsi u odnosu na tu tražbinu izdano je nakon otvaranja stečajnog postupka nad dužnikom, dana 12. studenog 2025. </w:t>
      </w:r>
    </w:p>
    <w:p w:rsidRPr="00B928E9" w:rsidR="00883037" w:rsidP="00883037" w:rsidRDefault="00883037" w14:paraId="63FC8427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883037" w:rsidP="00883037" w:rsidRDefault="00883037" w14:paraId="6966AF39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="00883037" w:rsidP="00883037" w:rsidRDefault="00883037" w14:paraId="235CFC7E" w14:textId="77777777">
      <w:pPr>
        <w:ind w:firstLine="708"/>
        <w:jc w:val="both"/>
        <w:rPr>
          <w:rFonts w:ascii="Arial" w:hAnsi="Arial" w:cs="Arial"/>
        </w:rPr>
      </w:pPr>
    </w:p>
    <w:p w:rsidRPr="00282237" w:rsidR="004E2093" w:rsidP="004E2093" w:rsidRDefault="004E2093" w14:paraId="58288704" w14:textId="293028EB">
      <w:pPr>
        <w:ind w:firstLine="708"/>
        <w:jc w:val="both"/>
        <w:rPr>
          <w:rFonts w:ascii="Arial" w:hAnsi="Arial" w:cs="Arial"/>
        </w:rPr>
      </w:pPr>
      <w:r w:rsidRPr="00223D59">
        <w:rPr>
          <w:rFonts w:ascii="Arial" w:hAnsi="Arial" w:cs="Arial"/>
        </w:rPr>
        <w:lastRenderedPageBreak/>
        <w:t xml:space="preserve">Stečajni sudac objavljuje da je tražbina stečajnog vjerovnika </w:t>
      </w:r>
      <w:r w:rsidRPr="004E2093">
        <w:rPr>
          <w:rFonts w:ascii="Arial" w:hAnsi="Arial" w:cs="Arial"/>
        </w:rPr>
        <w:t>Editel d.o.o., OIB 8396846749, Ulica grada Vukovara 284, Zagreb</w:t>
      </w:r>
      <w:r w:rsidRPr="00223D59">
        <w:rPr>
          <w:rFonts w:ascii="Arial" w:hAnsi="Arial" w:cs="Arial"/>
        </w:rPr>
        <w:t xml:space="preserve">, osporena u cijelosti u iznosu od </w:t>
      </w:r>
      <w:r>
        <w:rPr>
          <w:rFonts w:ascii="Arial" w:hAnsi="Arial" w:cs="Arial"/>
        </w:rPr>
        <w:t xml:space="preserve">223,74 </w:t>
      </w:r>
      <w:r w:rsidRPr="00B928E9">
        <w:rPr>
          <w:rFonts w:ascii="Arial" w:hAnsi="Arial" w:cs="Arial"/>
        </w:rPr>
        <w:t xml:space="preserve">EUR  </w:t>
      </w:r>
      <w:r w:rsidRPr="00223D59">
        <w:rPr>
          <w:rFonts w:ascii="Arial" w:hAnsi="Arial" w:cs="Arial"/>
        </w:rPr>
        <w:t xml:space="preserve">, te će vjerovnik posebnim rješenjem </w:t>
      </w:r>
      <w:r>
        <w:rPr>
          <w:rFonts w:ascii="Arial" w:hAnsi="Arial" w:cs="Arial"/>
        </w:rPr>
        <w:t xml:space="preserve">sukladno čl. 266. st. 1. SZ-a </w:t>
      </w:r>
      <w:r w:rsidRPr="00223D59">
        <w:rPr>
          <w:rFonts w:ascii="Arial" w:hAnsi="Arial" w:cs="Arial"/>
        </w:rPr>
        <w:t xml:space="preserve">biti upućen na pokretanje parnice </w:t>
      </w:r>
      <w:r>
        <w:rPr>
          <w:rFonts w:ascii="Arial" w:hAnsi="Arial" w:cs="Arial"/>
        </w:rPr>
        <w:t xml:space="preserve">protiv dužnika </w:t>
      </w:r>
      <w:r w:rsidRPr="00223D59">
        <w:rPr>
          <w:rFonts w:ascii="Arial" w:hAnsi="Arial" w:cs="Arial"/>
        </w:rPr>
        <w:t xml:space="preserve">radi utvrđivanja osporene tražbine II. višeg isplatnog reda u iznosu od </w:t>
      </w:r>
      <w:r>
        <w:rPr>
          <w:rFonts w:ascii="Arial" w:hAnsi="Arial" w:cs="Arial"/>
        </w:rPr>
        <w:t xml:space="preserve">223,74 </w:t>
      </w:r>
      <w:r w:rsidRPr="00B928E9">
        <w:rPr>
          <w:rFonts w:ascii="Arial" w:hAnsi="Arial" w:cs="Arial"/>
        </w:rPr>
        <w:t xml:space="preserve">EUR  </w:t>
      </w:r>
      <w:r w:rsidRPr="00223D59">
        <w:rPr>
          <w:rFonts w:ascii="Arial" w:hAnsi="Arial" w:cs="Arial"/>
        </w:rPr>
        <w:t xml:space="preserve">. </w:t>
      </w:r>
    </w:p>
    <w:p w:rsidR="002E7CB8" w:rsidP="002E7CB8" w:rsidRDefault="002E7CB8" w14:paraId="6C0F54E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D7EC2" w:rsidP="002E7CB8" w:rsidRDefault="002D7EC2" w14:paraId="1023128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83037" w:rsidP="00883037" w:rsidRDefault="006F7777" w14:paraId="1EF2B6BD" w14:textId="7DF0191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31</w:t>
      </w:r>
      <w:r w:rsidR="00883037">
        <w:rPr>
          <w:rFonts w:ascii="Arial" w:hAnsi="Arial" w:cs="Arial"/>
        </w:rPr>
        <w:t xml:space="preserve">. Grafičar d.d., OIB 78723936298, Frankopanska 89, Ludbreg, </w:t>
      </w:r>
      <w:r w:rsidRPr="00B928E9" w:rsidR="00883037">
        <w:rPr>
          <w:rFonts w:ascii="Arial" w:hAnsi="Arial" w:cs="Arial"/>
        </w:rPr>
        <w:t xml:space="preserve">prijavio je tražbinu u iznosu od </w:t>
      </w:r>
      <w:r w:rsidR="00883037">
        <w:rPr>
          <w:rFonts w:ascii="Arial" w:hAnsi="Arial" w:cs="Arial"/>
        </w:rPr>
        <w:t xml:space="preserve">1.607,38 </w:t>
      </w:r>
      <w:r w:rsidRPr="00B928E9" w:rsidR="00883037">
        <w:rPr>
          <w:rFonts w:ascii="Arial" w:hAnsi="Arial" w:cs="Arial"/>
        </w:rPr>
        <w:t xml:space="preserve">EUR  po osnovi </w:t>
      </w:r>
      <w:r w:rsidR="00883037">
        <w:rPr>
          <w:rFonts w:ascii="Arial" w:hAnsi="Arial" w:cs="Arial"/>
        </w:rPr>
        <w:t xml:space="preserve">vjerodostojne isprave, izvoda iz otvorenih stavki, računa i otpremnica. </w:t>
      </w:r>
    </w:p>
    <w:p w:rsidRPr="00B928E9" w:rsidR="00883037" w:rsidP="00883037" w:rsidRDefault="00883037" w14:paraId="6059439B" w14:textId="77777777">
      <w:pPr>
        <w:ind w:firstLine="708"/>
        <w:jc w:val="both"/>
        <w:rPr>
          <w:rFonts w:ascii="Arial" w:hAnsi="Arial" w:cs="Arial"/>
        </w:rPr>
      </w:pPr>
    </w:p>
    <w:p w:rsidR="00883037" w:rsidP="00883037" w:rsidRDefault="00883037" w14:paraId="5B836E12" w14:textId="5FEE701D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883037" w:rsidP="00883037" w:rsidRDefault="00883037" w14:paraId="5C227D6E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883037" w:rsidP="00883037" w:rsidRDefault="00883037" w14:paraId="3232DD72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883037" w:rsidP="00883037" w:rsidRDefault="00883037" w14:paraId="64663B40" w14:textId="77777777">
      <w:pPr>
        <w:ind w:firstLine="708"/>
        <w:jc w:val="both"/>
        <w:rPr>
          <w:rFonts w:ascii="Arial" w:hAnsi="Arial" w:cs="Arial"/>
        </w:rPr>
      </w:pPr>
    </w:p>
    <w:p w:rsidR="00883037" w:rsidP="00883037" w:rsidRDefault="00883037" w14:paraId="40FBE21D" w14:textId="704A4AF1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Grafičar d.d., OIB 78723936298, Frankopanska 89, Ludbreg,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1.607,38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E7CB8" w:rsidP="002E7CB8" w:rsidRDefault="002E7CB8" w14:paraId="6C1BA0A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D7EC2" w:rsidP="002E7CB8" w:rsidRDefault="002D7EC2" w14:paraId="78557AD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83037" w:rsidP="00883037" w:rsidRDefault="002D578D" w14:paraId="40148A85" w14:textId="7E61D70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32</w:t>
      </w:r>
      <w:r w:rsidR="00883037">
        <w:rPr>
          <w:rFonts w:ascii="Arial" w:hAnsi="Arial" w:cs="Arial"/>
        </w:rPr>
        <w:t xml:space="preserve">. Park d.o.o., OIB 78086095402, Sveti Ivan 12/81, Buzet, </w:t>
      </w:r>
      <w:r w:rsidRPr="00B928E9" w:rsidR="00883037">
        <w:rPr>
          <w:rFonts w:ascii="Arial" w:hAnsi="Arial" w:cs="Arial"/>
        </w:rPr>
        <w:t xml:space="preserve">prijavio je tražbinu u iznosu od </w:t>
      </w:r>
      <w:r w:rsidR="00883037">
        <w:rPr>
          <w:rFonts w:ascii="Arial" w:hAnsi="Arial" w:cs="Arial"/>
        </w:rPr>
        <w:t xml:space="preserve">5.601,07 </w:t>
      </w:r>
      <w:r w:rsidRPr="00B928E9" w:rsidR="00883037">
        <w:rPr>
          <w:rFonts w:ascii="Arial" w:hAnsi="Arial" w:cs="Arial"/>
        </w:rPr>
        <w:t xml:space="preserve">EUR  po osnovi </w:t>
      </w:r>
      <w:r w:rsidR="00883037">
        <w:rPr>
          <w:rFonts w:ascii="Arial" w:hAnsi="Arial" w:cs="Arial"/>
        </w:rPr>
        <w:t>ovršne isprave Ovrv-6159/2025 od 27. rujna 2025.</w:t>
      </w:r>
    </w:p>
    <w:p w:rsidRPr="00B928E9" w:rsidR="00883037" w:rsidP="00883037" w:rsidRDefault="00883037" w14:paraId="6F12E834" w14:textId="77777777">
      <w:pPr>
        <w:ind w:firstLine="708"/>
        <w:jc w:val="both"/>
        <w:rPr>
          <w:rFonts w:ascii="Arial" w:hAnsi="Arial" w:cs="Arial"/>
        </w:rPr>
      </w:pPr>
    </w:p>
    <w:p w:rsidR="00883037" w:rsidP="00883037" w:rsidRDefault="00883037" w14:paraId="43631591" w14:textId="595001D8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883037" w:rsidP="00883037" w:rsidRDefault="00883037" w14:paraId="4B3F2D1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883037" w:rsidP="00883037" w:rsidRDefault="00883037" w14:paraId="51B2E91C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883037" w:rsidP="00883037" w:rsidRDefault="00883037" w14:paraId="57A5B1C2" w14:textId="77777777">
      <w:pPr>
        <w:ind w:firstLine="708"/>
        <w:jc w:val="both"/>
        <w:rPr>
          <w:rFonts w:ascii="Arial" w:hAnsi="Arial" w:cs="Arial"/>
        </w:rPr>
      </w:pPr>
    </w:p>
    <w:p w:rsidR="00883037" w:rsidP="00883037" w:rsidRDefault="00883037" w14:paraId="0AA15079" w14:textId="2EEF0247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Park d.o.o., OIB 78086095402, Sveti Ivan 12/81, Buzet,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5.601,07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E22BD5" w:rsidP="00883037" w:rsidRDefault="00E22BD5" w14:paraId="604C992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E22BD5" w:rsidR="002D7EC2" w:rsidP="00E22BD5" w:rsidRDefault="002D7EC2" w14:paraId="6AA9807D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E22BD5" w:rsidP="00E22BD5" w:rsidRDefault="0009414E" w14:paraId="0A808614" w14:textId="2B53BCA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33</w:t>
      </w:r>
      <w:r w:rsidR="00E22BD5">
        <w:rPr>
          <w:rFonts w:ascii="Arial" w:hAnsi="Arial" w:cs="Arial"/>
        </w:rPr>
        <w:t xml:space="preserve">. Saponia kemijska, prehrambena i farmaceutska industrija d.d., OIB 37879152548, Matije Gupca 2, Osijek, </w:t>
      </w:r>
      <w:r w:rsidRPr="00B928E9" w:rsidR="00E22BD5">
        <w:rPr>
          <w:rFonts w:ascii="Arial" w:hAnsi="Arial" w:cs="Arial"/>
        </w:rPr>
        <w:t xml:space="preserve">prijavio je tražbinu u iznosu od </w:t>
      </w:r>
      <w:r w:rsidR="00E22BD5">
        <w:rPr>
          <w:rFonts w:ascii="Arial" w:hAnsi="Arial" w:cs="Arial"/>
        </w:rPr>
        <w:t xml:space="preserve">7.902,03 </w:t>
      </w:r>
      <w:r w:rsidRPr="00B928E9" w:rsidR="00E22BD5">
        <w:rPr>
          <w:rFonts w:ascii="Arial" w:hAnsi="Arial" w:cs="Arial"/>
        </w:rPr>
        <w:t xml:space="preserve">EUR  po osnovi </w:t>
      </w:r>
      <w:r w:rsidR="00E22BD5">
        <w:rPr>
          <w:rFonts w:ascii="Arial" w:hAnsi="Arial" w:cs="Arial"/>
        </w:rPr>
        <w:t xml:space="preserve">vjerodostojne isprave, izvoda iz otvorenih računa. </w:t>
      </w:r>
    </w:p>
    <w:p w:rsidRPr="00B928E9" w:rsidR="00E22BD5" w:rsidP="00E22BD5" w:rsidRDefault="00E22BD5" w14:paraId="7FA4574C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5EB5FAFD" w14:textId="6D63983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E22BD5" w:rsidP="00E22BD5" w:rsidRDefault="00E22BD5" w14:paraId="066AA9D5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E22BD5" w:rsidP="00E22BD5" w:rsidRDefault="00E22BD5" w14:paraId="450215C3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E22BD5" w:rsidP="00E22BD5" w:rsidRDefault="00E22BD5" w14:paraId="7C09BB51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1C641EB2" w14:textId="4E4A281D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Saponia kemijska, prehrambena i farmaceutska industrija d.d., OIB 37879152548, Matije Gupca 2, Osijek,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7.902,03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E22BD5" w:rsidP="00E22BD5" w:rsidRDefault="00E22BD5" w14:paraId="0456A18E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Pr="00E22BD5" w:rsidR="002D7EC2" w:rsidP="00E22BD5" w:rsidRDefault="002D7EC2" w14:paraId="0E282607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E22BD5" w:rsidP="00E22BD5" w:rsidRDefault="0009414E" w14:paraId="01A1B719" w14:textId="5F9EF99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34</w:t>
      </w:r>
      <w:r w:rsidR="00E22BD5">
        <w:rPr>
          <w:rFonts w:ascii="Arial" w:hAnsi="Arial" w:cs="Arial"/>
        </w:rPr>
        <w:t xml:space="preserve">. Slavonija slad d.o.o., OIB 91533328340, Badem 18, Nova Gradiška, </w:t>
      </w:r>
      <w:r w:rsidRPr="00B928E9" w:rsidR="00E22BD5">
        <w:rPr>
          <w:rFonts w:ascii="Arial" w:hAnsi="Arial" w:cs="Arial"/>
        </w:rPr>
        <w:t xml:space="preserve">prijavio je tražbinu u iznosu od </w:t>
      </w:r>
      <w:r w:rsidR="00E22BD5">
        <w:rPr>
          <w:rFonts w:ascii="Arial" w:hAnsi="Arial" w:cs="Arial"/>
        </w:rPr>
        <w:t xml:space="preserve">213.168,14 </w:t>
      </w:r>
      <w:r w:rsidRPr="00B928E9" w:rsidR="00E22BD5">
        <w:rPr>
          <w:rFonts w:ascii="Arial" w:hAnsi="Arial" w:cs="Arial"/>
        </w:rPr>
        <w:t xml:space="preserve">EUR  po osnovi </w:t>
      </w:r>
      <w:r w:rsidR="00E22BD5">
        <w:rPr>
          <w:rFonts w:ascii="Arial" w:hAnsi="Arial" w:cs="Arial"/>
        </w:rPr>
        <w:t xml:space="preserve">ovršne </w:t>
      </w:r>
      <w:r w:rsidR="00D601A9">
        <w:rPr>
          <w:rFonts w:ascii="Arial" w:hAnsi="Arial" w:cs="Arial"/>
        </w:rPr>
        <w:t>isprave</w:t>
      </w:r>
      <w:r w:rsidR="00E22BD5">
        <w:rPr>
          <w:rFonts w:ascii="Arial" w:hAnsi="Arial" w:cs="Arial"/>
        </w:rPr>
        <w:t xml:space="preserve">, pravomoćno i ovršno rješenje kojim se odobrava predstečajna nagodba Stpn-1009/15, vjerodostojna isprava o isporučenom sladu. </w:t>
      </w:r>
    </w:p>
    <w:p w:rsidRPr="00B928E9" w:rsidR="00E22BD5" w:rsidP="00E22BD5" w:rsidRDefault="00E22BD5" w14:paraId="33F9EC0F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15E1DB36" w14:textId="20D3E454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E22BD5" w:rsidP="00E22BD5" w:rsidRDefault="00E22BD5" w14:paraId="14A36AD8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E22BD5" w:rsidP="00E22BD5" w:rsidRDefault="00E22BD5" w14:paraId="5C468F7C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E22BD5" w:rsidP="00E22BD5" w:rsidRDefault="00E22BD5" w14:paraId="19FB7449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5EA8C36C" w14:textId="3C9A7902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Slavonija slad d.o.o., OIB 91533328340, Badem 18, Nova Gradiška,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213.168,14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E22BD5" w:rsidP="00883037" w:rsidRDefault="00E22BD5" w14:paraId="63042C06" w14:textId="56CB79E9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D7EC2" w:rsidP="00883037" w:rsidRDefault="002D7EC2" w14:paraId="1887204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22BD5" w:rsidP="00E22BD5" w:rsidRDefault="0009414E" w14:paraId="5F2CD7BC" w14:textId="0A84F5E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35</w:t>
      </w:r>
      <w:r w:rsidR="00E22BD5">
        <w:rPr>
          <w:rFonts w:ascii="Arial" w:hAnsi="Arial" w:cs="Arial"/>
        </w:rPr>
        <w:t xml:space="preserve">. Heineken Hrvatska, OIB 26057862389, Dubovac 22, Karlovac, </w:t>
      </w:r>
      <w:r w:rsidRPr="00B928E9" w:rsidR="00E22BD5">
        <w:rPr>
          <w:rFonts w:ascii="Arial" w:hAnsi="Arial" w:cs="Arial"/>
        </w:rPr>
        <w:t xml:space="preserve">prijavio je tražbinu u iznosu od </w:t>
      </w:r>
      <w:r w:rsidR="00E22BD5">
        <w:rPr>
          <w:rFonts w:ascii="Arial" w:hAnsi="Arial" w:cs="Arial"/>
        </w:rPr>
        <w:t xml:space="preserve">7.786,28 </w:t>
      </w:r>
      <w:r w:rsidRPr="00B928E9" w:rsidR="00E22BD5">
        <w:rPr>
          <w:rFonts w:ascii="Arial" w:hAnsi="Arial" w:cs="Arial"/>
        </w:rPr>
        <w:t xml:space="preserve">EUR  po osnovi </w:t>
      </w:r>
      <w:r w:rsidR="00E22BD5">
        <w:rPr>
          <w:rFonts w:ascii="Arial" w:hAnsi="Arial" w:cs="Arial"/>
        </w:rPr>
        <w:t xml:space="preserve">ovršne </w:t>
      </w:r>
      <w:r w:rsidR="00FB0E51">
        <w:rPr>
          <w:rFonts w:ascii="Arial" w:hAnsi="Arial" w:cs="Arial"/>
        </w:rPr>
        <w:t>isprave</w:t>
      </w:r>
      <w:r w:rsidR="00E22BD5">
        <w:rPr>
          <w:rFonts w:ascii="Arial" w:hAnsi="Arial" w:cs="Arial"/>
        </w:rPr>
        <w:t>, pravomoćno i ovršno rješenje kojim se odobrava predstečajna nagodba Stpn-1009/15.</w:t>
      </w:r>
    </w:p>
    <w:p w:rsidRPr="00B928E9" w:rsidR="00E22BD5" w:rsidP="00E22BD5" w:rsidRDefault="00E22BD5" w14:paraId="565D1E83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4D6871EA" w14:textId="29DB367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E22BD5" w:rsidP="00E22BD5" w:rsidRDefault="00E22BD5" w14:paraId="3AE6EE2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E22BD5" w:rsidP="00E22BD5" w:rsidRDefault="00E22BD5" w14:paraId="484C4230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E22BD5" w:rsidP="00E22BD5" w:rsidRDefault="00E22BD5" w14:paraId="3093FF5C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38B830AF" w14:textId="7CDB5C09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Heineken Hrvatska, OIB 26057862389, Dubovac 22, Karlovac,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7.786,28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E22BD5" w:rsidP="00E22BD5" w:rsidRDefault="00E22BD5" w14:paraId="44D4335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D7EC2" w:rsidP="00E22BD5" w:rsidRDefault="002D7EC2" w14:paraId="78F8D722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09414E" w14:paraId="0A8EB0F6" w14:textId="59C5B4B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36</w:t>
      </w:r>
      <w:r w:rsidR="00E22BD5">
        <w:rPr>
          <w:rFonts w:ascii="Arial" w:hAnsi="Arial" w:cs="Arial"/>
        </w:rPr>
        <w:t xml:space="preserve">. REPUBLIKA HRVATSKA, OIB 52634238587, Narodnog doma 2d, Pazin, </w:t>
      </w:r>
      <w:r w:rsidRPr="00B928E9" w:rsidR="00E22BD5">
        <w:rPr>
          <w:rFonts w:ascii="Arial" w:hAnsi="Arial" w:cs="Arial"/>
        </w:rPr>
        <w:t xml:space="preserve">prijavio je tražbinu u iznosu od </w:t>
      </w:r>
      <w:r w:rsidR="00E22BD5">
        <w:rPr>
          <w:rFonts w:ascii="Arial" w:hAnsi="Arial" w:cs="Arial"/>
        </w:rPr>
        <w:t xml:space="preserve">101.763,15 </w:t>
      </w:r>
      <w:r w:rsidRPr="00B928E9" w:rsidR="00E22BD5">
        <w:rPr>
          <w:rFonts w:ascii="Arial" w:hAnsi="Arial" w:cs="Arial"/>
        </w:rPr>
        <w:t xml:space="preserve">EUR po osnovi </w:t>
      </w:r>
      <w:r w:rsidR="00E22BD5">
        <w:rPr>
          <w:rFonts w:ascii="Arial" w:hAnsi="Arial" w:cs="Arial"/>
        </w:rPr>
        <w:t>ovršne isprave, pravomoćne i ovršne presude TS Pazin posl. br. 520/2019 od 23. travnja 2025. i rješenja o osiguranju Ovr-400/2025.</w:t>
      </w:r>
    </w:p>
    <w:p w:rsidRPr="00B928E9" w:rsidR="00E22BD5" w:rsidP="00E22BD5" w:rsidRDefault="00E22BD5" w14:paraId="1F277EBF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493633C3" w14:textId="10B1EA5B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E22BD5" w:rsidP="00E22BD5" w:rsidRDefault="00E22BD5" w14:paraId="3F6C9988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E22BD5" w:rsidP="00E22BD5" w:rsidRDefault="00E22BD5" w14:paraId="444ABA24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E22BD5" w:rsidP="00E22BD5" w:rsidRDefault="00E22BD5" w14:paraId="01D3D8B7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372D8B98" w14:textId="1FF7A0D4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REPUBLIKA HRVATSKA, OIB 52634238587, Narodnog doma 2d, Pazin,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101.763,15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E22BD5" w:rsidP="00E22BD5" w:rsidRDefault="00E22BD5" w14:paraId="399B015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D7EC2" w:rsidP="00E22BD5" w:rsidRDefault="002D7EC2" w14:paraId="3A554C7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22BD5" w:rsidP="00E22BD5" w:rsidRDefault="0009414E" w14:paraId="087B6CB6" w14:textId="7CD7D06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37</w:t>
      </w:r>
      <w:r w:rsidR="00E22BD5">
        <w:rPr>
          <w:rFonts w:ascii="Arial" w:hAnsi="Arial" w:cs="Arial"/>
        </w:rPr>
        <w:t xml:space="preserve">. Državni inspektorat, OIB 33706439962, Šubićeva 29, Zagreb, </w:t>
      </w:r>
      <w:r w:rsidRPr="00B928E9" w:rsidR="00E22BD5">
        <w:rPr>
          <w:rFonts w:ascii="Arial" w:hAnsi="Arial" w:cs="Arial"/>
        </w:rPr>
        <w:t xml:space="preserve">prijavio je tražbinu u iznosu od </w:t>
      </w:r>
      <w:r w:rsidR="00E22BD5">
        <w:rPr>
          <w:rFonts w:ascii="Arial" w:hAnsi="Arial" w:cs="Arial"/>
        </w:rPr>
        <w:t xml:space="preserve">84,57 </w:t>
      </w:r>
      <w:r w:rsidRPr="00B928E9" w:rsidR="00E22BD5">
        <w:rPr>
          <w:rFonts w:ascii="Arial" w:hAnsi="Arial" w:cs="Arial"/>
        </w:rPr>
        <w:t xml:space="preserve">EUR  po osnovi </w:t>
      </w:r>
      <w:r w:rsidR="00E22BD5">
        <w:rPr>
          <w:rFonts w:ascii="Arial" w:hAnsi="Arial" w:cs="Arial"/>
        </w:rPr>
        <w:t xml:space="preserve">vjerodostojne isprave, izvoda iz otvorenih stavki i obračuna kamata. </w:t>
      </w:r>
    </w:p>
    <w:p w:rsidRPr="00B928E9" w:rsidR="00E22BD5" w:rsidP="00E22BD5" w:rsidRDefault="00E22BD5" w14:paraId="020632E6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42DB5E8C" w14:textId="147868CC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E22BD5" w:rsidP="00E22BD5" w:rsidRDefault="00E22BD5" w14:paraId="74C6F527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E22BD5" w:rsidP="00E22BD5" w:rsidRDefault="00E22BD5" w14:paraId="0FB7D747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E22BD5" w:rsidP="00E22BD5" w:rsidRDefault="00E22BD5" w14:paraId="1ACA66E2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61D9A665" w14:textId="72A133F3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Državni inspektorat, OIB 33706439962, Šubićeva 29,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84,57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E22BD5" w:rsidP="00E22BD5" w:rsidRDefault="00E22BD5" w14:paraId="23F3493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3B18" w:rsidP="00E22BD5" w:rsidRDefault="00673B18" w14:paraId="6224DF07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09414E" w14:paraId="2941CFE1" w14:textId="1E584DF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38</w:t>
      </w:r>
      <w:r w:rsidR="00E22BD5">
        <w:rPr>
          <w:rFonts w:ascii="Arial" w:hAnsi="Arial" w:cs="Arial"/>
        </w:rPr>
        <w:t xml:space="preserve">. </w:t>
      </w:r>
      <w:r w:rsidR="007C5B62">
        <w:rPr>
          <w:rFonts w:ascii="Arial" w:hAnsi="Arial" w:cs="Arial"/>
        </w:rPr>
        <w:t>RH, MINISTARSTVO PROSTORNOG UREĐENJA, GRADITELJSTVA I DRŽAVNE IMOVINE, OIB 95093210687, Ulica Republike Austrije 14, Zagreb,</w:t>
      </w:r>
      <w:r w:rsidR="00E22BD5">
        <w:rPr>
          <w:rFonts w:ascii="Arial" w:hAnsi="Arial" w:cs="Arial"/>
        </w:rPr>
        <w:t xml:space="preserve"> </w:t>
      </w:r>
      <w:r w:rsidRPr="00B928E9" w:rsidR="00E22BD5">
        <w:rPr>
          <w:rFonts w:ascii="Arial" w:hAnsi="Arial" w:cs="Arial"/>
        </w:rPr>
        <w:t xml:space="preserve">prijavio je tražbinu u iznosu od </w:t>
      </w:r>
      <w:r w:rsidR="007C5B62">
        <w:rPr>
          <w:rFonts w:ascii="Arial" w:hAnsi="Arial" w:cs="Arial"/>
        </w:rPr>
        <w:t>1.250.022,45</w:t>
      </w:r>
      <w:r w:rsidR="00E22BD5">
        <w:rPr>
          <w:rFonts w:ascii="Arial" w:hAnsi="Arial" w:cs="Arial"/>
        </w:rPr>
        <w:t xml:space="preserve"> </w:t>
      </w:r>
      <w:r w:rsidRPr="00B928E9" w:rsidR="00E22BD5">
        <w:rPr>
          <w:rFonts w:ascii="Arial" w:hAnsi="Arial" w:cs="Arial"/>
        </w:rPr>
        <w:t xml:space="preserve">EUR  po osnovi </w:t>
      </w:r>
      <w:r w:rsidR="007C5B62">
        <w:rPr>
          <w:rFonts w:ascii="Arial" w:hAnsi="Arial" w:cs="Arial"/>
        </w:rPr>
        <w:t>ovršne isprave, pravomoćne i ovršne presude TS Pazin 520/2019 od 23. travnja 2025. i rješenje o ovrsi Općinskog suda u Pazinu Ovr-943/2024.</w:t>
      </w:r>
    </w:p>
    <w:p w:rsidRPr="00B928E9" w:rsidR="00E22BD5" w:rsidP="00E22BD5" w:rsidRDefault="00E22BD5" w14:paraId="5CD0A22F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4AEACECC" w14:textId="6A591560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E22BD5" w:rsidP="00E22BD5" w:rsidRDefault="00E22BD5" w14:paraId="2D0C4D44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E22BD5" w:rsidP="00E22BD5" w:rsidRDefault="00E22BD5" w14:paraId="4BFCE56C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E22BD5" w:rsidP="00E22BD5" w:rsidRDefault="00E22BD5" w14:paraId="3FFA3128" w14:textId="77777777">
      <w:pPr>
        <w:ind w:firstLine="708"/>
        <w:jc w:val="both"/>
        <w:rPr>
          <w:rFonts w:ascii="Arial" w:hAnsi="Arial" w:cs="Arial"/>
        </w:rPr>
      </w:pPr>
    </w:p>
    <w:p w:rsidR="00E22BD5" w:rsidP="00E22BD5" w:rsidRDefault="00E22BD5" w14:paraId="7C3CABF6" w14:textId="4022D462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 w:rsidR="007C5B62">
        <w:rPr>
          <w:rFonts w:ascii="Arial" w:hAnsi="Arial" w:cs="Arial"/>
        </w:rPr>
        <w:t>RH, MINISTARSTVO PROSTORNOG UREĐENJA, GRADITELJSTVA I DRŽAVNE IMOVINE, OIB 95093210687, Ulica Republike Austrije 14, Zagreb</w:t>
      </w:r>
      <w:r>
        <w:rPr>
          <w:rFonts w:ascii="Arial" w:hAnsi="Arial" w:cs="Arial"/>
        </w:rPr>
        <w:t xml:space="preserve">, </w:t>
      </w:r>
      <w:r w:rsidRPr="00B928E9">
        <w:rPr>
          <w:rFonts w:ascii="Arial" w:hAnsi="Arial" w:cs="Arial"/>
        </w:rPr>
        <w:t xml:space="preserve">smatra utvrđenom u iznosu </w:t>
      </w:r>
      <w:r w:rsidR="007C5B62">
        <w:rPr>
          <w:rFonts w:ascii="Arial" w:hAnsi="Arial" w:cs="Arial"/>
        </w:rPr>
        <w:t xml:space="preserve">1.250.022,45 </w:t>
      </w:r>
      <w:r>
        <w:rPr>
          <w:rFonts w:ascii="Arial" w:hAnsi="Arial" w:cs="Arial"/>
        </w:rPr>
        <w:t xml:space="preserve">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E22BD5" w:rsidP="00E22BD5" w:rsidRDefault="00E22BD5" w14:paraId="3A88B2D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3B18" w:rsidP="00E22BD5" w:rsidRDefault="00673B18" w14:paraId="2B5A5E5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C5B62" w:rsidP="007C5B62" w:rsidRDefault="0009414E" w14:paraId="7A01D309" w14:textId="75E3669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39</w:t>
      </w:r>
      <w:r w:rsidR="007C5B62">
        <w:rPr>
          <w:rFonts w:ascii="Arial" w:hAnsi="Arial" w:cs="Arial"/>
        </w:rPr>
        <w:t xml:space="preserve">. Oprema Micro Matic d.o.o., OIB 62566427718, Gospodarska ulica 5, Ludbreg, </w:t>
      </w:r>
      <w:r w:rsidRPr="00B928E9" w:rsidR="007C5B62">
        <w:rPr>
          <w:rFonts w:ascii="Arial" w:hAnsi="Arial" w:cs="Arial"/>
        </w:rPr>
        <w:t xml:space="preserve">prijavio je tražbinu u iznosu od </w:t>
      </w:r>
      <w:r w:rsidR="007C5B62">
        <w:rPr>
          <w:rFonts w:ascii="Arial" w:hAnsi="Arial" w:cs="Arial"/>
        </w:rPr>
        <w:t xml:space="preserve">16.325,99 </w:t>
      </w:r>
      <w:r w:rsidRPr="00B928E9" w:rsidR="007C5B62">
        <w:rPr>
          <w:rFonts w:ascii="Arial" w:hAnsi="Arial" w:cs="Arial"/>
        </w:rPr>
        <w:t xml:space="preserve">EUR  po osnovi </w:t>
      </w:r>
      <w:r w:rsidR="007C5B62">
        <w:rPr>
          <w:rFonts w:ascii="Arial" w:hAnsi="Arial" w:cs="Arial"/>
        </w:rPr>
        <w:t xml:space="preserve">ovršne isprave bjanko zadužnice OV1996/2025 izvoda iz otvorenih stavki. </w:t>
      </w:r>
    </w:p>
    <w:p w:rsidRPr="00B928E9" w:rsidR="007C5B62" w:rsidP="007C5B62" w:rsidRDefault="007C5B62" w14:paraId="3309F934" w14:textId="77777777">
      <w:pPr>
        <w:ind w:firstLine="708"/>
        <w:jc w:val="both"/>
        <w:rPr>
          <w:rFonts w:ascii="Arial" w:hAnsi="Arial" w:cs="Arial"/>
        </w:rPr>
      </w:pPr>
    </w:p>
    <w:p w:rsidR="007C5B62" w:rsidP="007C5B62" w:rsidRDefault="007C5B62" w14:paraId="20AA2053" w14:textId="7695F7B6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7C5B62" w:rsidP="007C5B62" w:rsidRDefault="007C5B62" w14:paraId="39A6E13A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7C5B62" w:rsidP="007C5B62" w:rsidRDefault="007C5B62" w14:paraId="521B3613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7C5B62" w:rsidP="007C5B62" w:rsidRDefault="007C5B62" w14:paraId="78F66618" w14:textId="77777777">
      <w:pPr>
        <w:ind w:firstLine="708"/>
        <w:jc w:val="both"/>
        <w:rPr>
          <w:rFonts w:ascii="Arial" w:hAnsi="Arial" w:cs="Arial"/>
        </w:rPr>
      </w:pPr>
    </w:p>
    <w:p w:rsidR="007C5B62" w:rsidP="007C5B62" w:rsidRDefault="007C5B62" w14:paraId="1FB795D7" w14:textId="3AC80C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Micro Matic d.o.o., OIB 62566427718, Gospodarska ulica 5, Ludbreg,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16.325,99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7C5B62" w:rsidP="007C5B62" w:rsidRDefault="007C5B62" w14:paraId="3AF4F19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3B18" w:rsidP="007C5B62" w:rsidRDefault="00673B18" w14:paraId="0525292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C5B62" w:rsidP="007C5B62" w:rsidRDefault="0009414E" w14:paraId="718DDDF7" w14:textId="546A79A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40</w:t>
      </w:r>
      <w:r w:rsidR="007C5B62">
        <w:rPr>
          <w:rFonts w:ascii="Arial" w:hAnsi="Arial" w:cs="Arial"/>
        </w:rPr>
        <w:t xml:space="preserve">. FINANCIJSKA AGENCIJA, OIB 85821130368, Ulica grada Vukovara 70, Zagreb, </w:t>
      </w:r>
      <w:r w:rsidRPr="00B928E9" w:rsidR="007C5B62">
        <w:rPr>
          <w:rFonts w:ascii="Arial" w:hAnsi="Arial" w:cs="Arial"/>
        </w:rPr>
        <w:t xml:space="preserve">prijavio je tražbinu u iznosu od </w:t>
      </w:r>
      <w:r w:rsidR="007C5B62">
        <w:rPr>
          <w:rFonts w:ascii="Arial" w:hAnsi="Arial" w:cs="Arial"/>
        </w:rPr>
        <w:t xml:space="preserve">855,55 </w:t>
      </w:r>
      <w:r w:rsidRPr="00B928E9" w:rsidR="007C5B62">
        <w:rPr>
          <w:rFonts w:ascii="Arial" w:hAnsi="Arial" w:cs="Arial"/>
        </w:rPr>
        <w:t xml:space="preserve">EUR  po osnovi </w:t>
      </w:r>
      <w:r w:rsidR="007C5B62">
        <w:rPr>
          <w:rFonts w:ascii="Arial" w:hAnsi="Arial" w:cs="Arial"/>
        </w:rPr>
        <w:t xml:space="preserve">vjerodostojne isprave, ugovora o certificiranju i izvoda iz otvorenih stavki. </w:t>
      </w:r>
    </w:p>
    <w:p w:rsidRPr="00B928E9" w:rsidR="007C5B62" w:rsidP="007C5B62" w:rsidRDefault="007C5B62" w14:paraId="6A894091" w14:textId="77777777">
      <w:pPr>
        <w:ind w:firstLine="708"/>
        <w:jc w:val="both"/>
        <w:rPr>
          <w:rFonts w:ascii="Arial" w:hAnsi="Arial" w:cs="Arial"/>
        </w:rPr>
      </w:pPr>
    </w:p>
    <w:p w:rsidR="007C5B62" w:rsidP="007C5B62" w:rsidRDefault="007C5B62" w14:paraId="2E7EF3FC" w14:textId="724CFA46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7C5B62" w:rsidP="007C5B62" w:rsidRDefault="007C5B62" w14:paraId="5762E74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7C5B62" w:rsidP="007C5B62" w:rsidRDefault="007C5B62" w14:paraId="08509699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7C5B62" w:rsidP="007C5B62" w:rsidRDefault="007C5B62" w14:paraId="16AE1758" w14:textId="77777777">
      <w:pPr>
        <w:ind w:firstLine="708"/>
        <w:jc w:val="both"/>
        <w:rPr>
          <w:rFonts w:ascii="Arial" w:hAnsi="Arial" w:cs="Arial"/>
        </w:rPr>
      </w:pPr>
    </w:p>
    <w:p w:rsidR="007C5B62" w:rsidP="007C5B62" w:rsidRDefault="007C5B62" w14:paraId="2FC24171" w14:textId="3942AC6E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FINANCIJSKA AGENCIJA, OIB 85821130368, Ulica grada Vukovara 70,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855,55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7C5B62" w:rsidP="007C5B62" w:rsidRDefault="007C5B62" w14:paraId="12E5434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C5B62" w:rsidP="007C5B62" w:rsidRDefault="007C5B62" w14:paraId="0B03DBD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C5B62" w:rsidP="007C5B62" w:rsidRDefault="0009414E" w14:paraId="6AAD99BB" w14:textId="3033286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41</w:t>
      </w:r>
      <w:r w:rsidR="007C5B62">
        <w:rPr>
          <w:rFonts w:ascii="Arial" w:hAnsi="Arial" w:cs="Arial"/>
        </w:rPr>
        <w:t xml:space="preserve">. EZPADA AG, OIB 34078244033, Bayerstrasse 139, Zug, Švicarska, </w:t>
      </w:r>
      <w:r w:rsidRPr="00B928E9" w:rsidR="007C5B62">
        <w:rPr>
          <w:rFonts w:ascii="Arial" w:hAnsi="Arial" w:cs="Arial"/>
        </w:rPr>
        <w:t xml:space="preserve">prijavio je tražbinu u iznosu od </w:t>
      </w:r>
      <w:r w:rsidR="007C5B62">
        <w:rPr>
          <w:rFonts w:ascii="Arial" w:hAnsi="Arial" w:cs="Arial"/>
        </w:rPr>
        <w:t xml:space="preserve">7.620,99 </w:t>
      </w:r>
      <w:r w:rsidRPr="00B928E9" w:rsidR="007C5B62">
        <w:rPr>
          <w:rFonts w:ascii="Arial" w:hAnsi="Arial" w:cs="Arial"/>
        </w:rPr>
        <w:t xml:space="preserve">EUR po osnovi </w:t>
      </w:r>
      <w:r w:rsidR="007C5B62">
        <w:rPr>
          <w:rFonts w:ascii="Arial" w:hAnsi="Arial" w:cs="Arial"/>
        </w:rPr>
        <w:t xml:space="preserve">ovršne isprave, pravomoćne i ovršne presude TS u Pazinu Povrv-722/2018. </w:t>
      </w:r>
    </w:p>
    <w:p w:rsidRPr="00B928E9" w:rsidR="007C5B62" w:rsidP="007C5B62" w:rsidRDefault="007C5B62" w14:paraId="20EF9DB9" w14:textId="77777777">
      <w:pPr>
        <w:ind w:firstLine="708"/>
        <w:jc w:val="both"/>
        <w:rPr>
          <w:rFonts w:ascii="Arial" w:hAnsi="Arial" w:cs="Arial"/>
        </w:rPr>
      </w:pPr>
    </w:p>
    <w:p w:rsidR="007C5B62" w:rsidP="007C5B62" w:rsidRDefault="007C5B62" w14:paraId="23828AE4" w14:textId="0E2A44B2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7C5B62" w:rsidP="007C5B62" w:rsidRDefault="007C5B62" w14:paraId="621707A5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7C5B62" w:rsidP="007C5B62" w:rsidRDefault="007C5B62" w14:paraId="288D3556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7C5B62" w:rsidP="007C5B62" w:rsidRDefault="007C5B62" w14:paraId="4C43E967" w14:textId="77777777">
      <w:pPr>
        <w:ind w:firstLine="708"/>
        <w:jc w:val="both"/>
        <w:rPr>
          <w:rFonts w:ascii="Arial" w:hAnsi="Arial" w:cs="Arial"/>
        </w:rPr>
      </w:pPr>
    </w:p>
    <w:p w:rsidR="007C5B62" w:rsidP="007C5B62" w:rsidRDefault="007C5B62" w14:paraId="645DE0FE" w14:textId="746341D1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lastRenderedPageBreak/>
        <w:t xml:space="preserve">Stečajni sudac objavljuje da se tražbina stečajnog vjerovnika </w:t>
      </w:r>
      <w:r>
        <w:rPr>
          <w:rFonts w:ascii="Arial" w:hAnsi="Arial" w:cs="Arial"/>
        </w:rPr>
        <w:t xml:space="preserve">EZPADA AG, OIB 34078244033, Bayerstrasse 139, Zug, Švicarska,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7.620,99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7C5B62" w:rsidP="007C5B62" w:rsidRDefault="007C5B62" w14:paraId="17C7E51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3B18" w:rsidP="007C5B62" w:rsidRDefault="00673B18" w14:paraId="603EBED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7C5B62" w:rsidP="007C5B62" w:rsidRDefault="0009414E" w14:paraId="1B6083DB" w14:textId="28D7A2F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42</w:t>
      </w:r>
      <w:r w:rsidR="007C5B62">
        <w:rPr>
          <w:rFonts w:ascii="Arial" w:hAnsi="Arial" w:cs="Arial"/>
        </w:rPr>
        <w:t xml:space="preserve">. Istarska kreditna banka Umag d.d., OIB 65723536010, Ernesta Miloša 1, Umag, </w:t>
      </w:r>
      <w:r w:rsidRPr="00B928E9" w:rsidR="007C5B62">
        <w:rPr>
          <w:rFonts w:ascii="Arial" w:hAnsi="Arial" w:cs="Arial"/>
        </w:rPr>
        <w:t xml:space="preserve">prijavio je tražbinu u iznosu od </w:t>
      </w:r>
      <w:r w:rsidR="00B53434">
        <w:rPr>
          <w:rFonts w:ascii="Arial" w:hAnsi="Arial" w:cs="Arial"/>
        </w:rPr>
        <w:t>3.190.512,43</w:t>
      </w:r>
      <w:r w:rsidR="007C5B62">
        <w:rPr>
          <w:rFonts w:ascii="Arial" w:hAnsi="Arial" w:cs="Arial"/>
        </w:rPr>
        <w:t xml:space="preserve"> </w:t>
      </w:r>
      <w:r w:rsidRPr="00B928E9" w:rsidR="007C5B62">
        <w:rPr>
          <w:rFonts w:ascii="Arial" w:hAnsi="Arial" w:cs="Arial"/>
        </w:rPr>
        <w:t xml:space="preserve">EUR po osnovi </w:t>
      </w:r>
      <w:r w:rsidR="007C5B62">
        <w:rPr>
          <w:rFonts w:ascii="Arial" w:hAnsi="Arial" w:cs="Arial"/>
        </w:rPr>
        <w:t xml:space="preserve">ugovora o kreditu, ovršne isprave bjanko zadužnice, solemniziranih ugovora o kreditu, vjerodostojne isprave, računi, ugovor o korištenju poslovne kartice, ugovor o otvaranju i vođenju poslovnog računa. </w:t>
      </w:r>
    </w:p>
    <w:p w:rsidRPr="00B928E9" w:rsidR="007C5B62" w:rsidP="007C5B62" w:rsidRDefault="007C5B62" w14:paraId="60AF21BA" w14:textId="77777777">
      <w:pPr>
        <w:ind w:firstLine="708"/>
        <w:jc w:val="both"/>
        <w:rPr>
          <w:rFonts w:ascii="Arial" w:hAnsi="Arial" w:cs="Arial"/>
        </w:rPr>
      </w:pPr>
    </w:p>
    <w:p w:rsidR="007C5B62" w:rsidP="007C5B62" w:rsidRDefault="007C5B62" w14:paraId="39ADCD1D" w14:textId="069A1E7C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7C5B62" w:rsidP="007C5B62" w:rsidRDefault="007C5B62" w14:paraId="5BA2A4A1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7C5B62" w:rsidP="007C5B62" w:rsidRDefault="007C5B62" w14:paraId="09929F31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7C5B62" w:rsidP="007C5B62" w:rsidRDefault="007C5B62" w14:paraId="58F1C117" w14:textId="77777777">
      <w:pPr>
        <w:ind w:firstLine="708"/>
        <w:jc w:val="both"/>
        <w:rPr>
          <w:rFonts w:ascii="Arial" w:hAnsi="Arial" w:cs="Arial"/>
        </w:rPr>
      </w:pPr>
    </w:p>
    <w:p w:rsidR="007C5B62" w:rsidP="007C5B62" w:rsidRDefault="007C5B62" w14:paraId="4D89623A" w14:textId="7394D007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Istarska kreditna banka Umag d.d., OIB 65723536010, Ernesta Miloša 1, Umag, </w:t>
      </w:r>
      <w:r w:rsidRPr="00B928E9">
        <w:rPr>
          <w:rFonts w:ascii="Arial" w:hAnsi="Arial" w:cs="Arial"/>
        </w:rPr>
        <w:t xml:space="preserve">smatra utvrđenom u iznosu </w:t>
      </w:r>
      <w:r w:rsidR="00B53434">
        <w:rPr>
          <w:rFonts w:ascii="Arial" w:hAnsi="Arial" w:cs="Arial"/>
        </w:rPr>
        <w:t xml:space="preserve">3.190.512,43 </w:t>
      </w:r>
      <w:r w:rsidRPr="00B928E9" w:rsidR="00B53434">
        <w:rPr>
          <w:rFonts w:ascii="Arial" w:hAnsi="Arial" w:cs="Arial"/>
        </w:rPr>
        <w:t xml:space="preserve">EUR </w:t>
      </w:r>
      <w:r>
        <w:rPr>
          <w:rFonts w:ascii="Arial" w:hAnsi="Arial" w:cs="Arial"/>
        </w:rPr>
        <w:t xml:space="preserve">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C26B2" w:rsidP="007C5B62" w:rsidRDefault="002C26B2" w14:paraId="624F56D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3B18" w:rsidP="007C5B62" w:rsidRDefault="00673B18" w14:paraId="3573298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C26B2" w:rsidP="002C26B2" w:rsidRDefault="0009414E" w14:paraId="67BAE22D" w14:textId="1BDB8EA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43</w:t>
      </w:r>
      <w:r w:rsidR="002C26B2">
        <w:rPr>
          <w:rFonts w:ascii="Arial" w:hAnsi="Arial" w:cs="Arial"/>
        </w:rPr>
        <w:t xml:space="preserve">. Marčinković nekretnine d.o.o., OIB 7717673563, Ulica grada Vukovara 269 G, Zagreb, </w:t>
      </w:r>
      <w:r w:rsidRPr="00B928E9" w:rsidR="002C26B2">
        <w:rPr>
          <w:rFonts w:ascii="Arial" w:hAnsi="Arial" w:cs="Arial"/>
        </w:rPr>
        <w:t xml:space="preserve">prijavio je tražbinu u iznosu od </w:t>
      </w:r>
      <w:r w:rsidR="002C26B2">
        <w:rPr>
          <w:rFonts w:ascii="Arial" w:hAnsi="Arial" w:cs="Arial"/>
        </w:rPr>
        <w:t xml:space="preserve">949.701,12 </w:t>
      </w:r>
      <w:r w:rsidRPr="00B928E9" w:rsidR="002C26B2">
        <w:rPr>
          <w:rFonts w:ascii="Arial" w:hAnsi="Arial" w:cs="Arial"/>
        </w:rPr>
        <w:t xml:space="preserve">EUR po osnovi </w:t>
      </w:r>
      <w:r w:rsidR="002C26B2">
        <w:rPr>
          <w:rFonts w:ascii="Arial" w:hAnsi="Arial" w:cs="Arial"/>
        </w:rPr>
        <w:t xml:space="preserve">ugovora o dugoročnom kreditu zajedno s aneksima, ovršna isprava – pripadajuće bjanko zadužnice.  </w:t>
      </w:r>
    </w:p>
    <w:p w:rsidRPr="00B928E9" w:rsidR="002C26B2" w:rsidP="002C26B2" w:rsidRDefault="002C26B2" w14:paraId="0783D016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66D29982" w14:textId="619028E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2C26B2" w:rsidP="002C26B2" w:rsidRDefault="002C26B2" w14:paraId="3857EEF0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C26B2" w:rsidP="002C26B2" w:rsidRDefault="002C26B2" w14:paraId="20763772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C26B2" w:rsidP="002C26B2" w:rsidRDefault="002C26B2" w14:paraId="7239C41D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2D25731D" w14:textId="3BE39A6D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Marčinković nekretnine d.o.o., OIB 7717673563, Ulica grada Vukovara 269 G,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949.701,12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C26B2" w:rsidP="007C5B62" w:rsidRDefault="002C26B2" w14:paraId="1C90528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3B18" w:rsidP="007C5B62" w:rsidRDefault="00673B18" w14:paraId="1ACE98A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C26B2" w:rsidP="002C26B2" w:rsidRDefault="0009414E" w14:paraId="0B131452" w14:textId="6B98E68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44</w:t>
      </w:r>
      <w:r w:rsidR="002C26B2">
        <w:rPr>
          <w:rFonts w:ascii="Arial" w:hAnsi="Arial" w:cs="Arial"/>
        </w:rPr>
        <w:t xml:space="preserve">. Rijeka tank d.o.o., OIB 94465937851, Bartola Kašića 5/2, Rijeka, </w:t>
      </w:r>
      <w:r w:rsidRPr="00B928E9" w:rsidR="002C26B2">
        <w:rPr>
          <w:rFonts w:ascii="Arial" w:hAnsi="Arial" w:cs="Arial"/>
        </w:rPr>
        <w:t xml:space="preserve">prijavio je tražbinu u iznosu od </w:t>
      </w:r>
      <w:r w:rsidR="002C26B2">
        <w:rPr>
          <w:rFonts w:ascii="Arial" w:hAnsi="Arial" w:cs="Arial"/>
        </w:rPr>
        <w:t xml:space="preserve">4.253,68 </w:t>
      </w:r>
      <w:r w:rsidRPr="00B928E9" w:rsidR="002C26B2">
        <w:rPr>
          <w:rFonts w:ascii="Arial" w:hAnsi="Arial" w:cs="Arial"/>
        </w:rPr>
        <w:t xml:space="preserve">EUR po osnovi </w:t>
      </w:r>
      <w:r w:rsidR="002C26B2">
        <w:rPr>
          <w:rFonts w:ascii="Arial" w:hAnsi="Arial" w:cs="Arial"/>
        </w:rPr>
        <w:t xml:space="preserve">vjerodostojne isprave, računa, izvatka iz poslovnih knjiga.   </w:t>
      </w:r>
    </w:p>
    <w:p w:rsidRPr="00B928E9" w:rsidR="002C26B2" w:rsidP="002C26B2" w:rsidRDefault="002C26B2" w14:paraId="75FF356C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5AB173CF" w14:textId="727E060C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2C26B2" w:rsidP="002C26B2" w:rsidRDefault="002C26B2" w14:paraId="64B4A48A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C26B2" w:rsidP="002C26B2" w:rsidRDefault="002C26B2" w14:paraId="011921E5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C26B2" w:rsidP="002C26B2" w:rsidRDefault="002C26B2" w14:paraId="3C3606EA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7FB405BD" w14:textId="3E0B4A3A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Rijeka tank d.o.o., OIB 94465937851, Bartola Kašića 5/2, Rijeka,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4.253,68 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7C5B62" w:rsidP="007C5B62" w:rsidRDefault="007C5B62" w14:paraId="057D537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3B18" w:rsidP="007C5B62" w:rsidRDefault="00673B18" w14:paraId="738F5E7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C26B2" w:rsidP="002C26B2" w:rsidRDefault="0009414E" w14:paraId="01B2C116" w14:textId="0712681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45</w:t>
      </w:r>
      <w:r w:rsidR="002C26B2">
        <w:rPr>
          <w:rFonts w:ascii="Arial" w:hAnsi="Arial" w:cs="Arial"/>
        </w:rPr>
        <w:t xml:space="preserve">. Mari-trgovina d.o.o., OIB 48613947457, Samoborska cesta 134, Zagreb, </w:t>
      </w:r>
      <w:r w:rsidRPr="00B928E9" w:rsidR="002C26B2">
        <w:rPr>
          <w:rFonts w:ascii="Arial" w:hAnsi="Arial" w:cs="Arial"/>
        </w:rPr>
        <w:t xml:space="preserve">prijavio je tražbinu u iznosu od </w:t>
      </w:r>
      <w:r w:rsidR="002C26B2">
        <w:rPr>
          <w:rFonts w:ascii="Arial" w:hAnsi="Arial" w:cs="Arial"/>
        </w:rPr>
        <w:t xml:space="preserve">15.932,94 </w:t>
      </w:r>
      <w:r w:rsidRPr="00B928E9" w:rsidR="002C26B2">
        <w:rPr>
          <w:rFonts w:ascii="Arial" w:hAnsi="Arial" w:cs="Arial"/>
        </w:rPr>
        <w:t xml:space="preserve">EUR po osnovi </w:t>
      </w:r>
      <w:r w:rsidR="002C26B2">
        <w:rPr>
          <w:rFonts w:ascii="Arial" w:hAnsi="Arial" w:cs="Arial"/>
        </w:rPr>
        <w:t xml:space="preserve">vjerodostojne isprave, izvatka iz poslovnih knjiga.   </w:t>
      </w:r>
    </w:p>
    <w:p w:rsidRPr="00B928E9" w:rsidR="002C26B2" w:rsidP="002C26B2" w:rsidRDefault="002C26B2" w14:paraId="41A6174C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1BD8A232" w14:textId="67BAFC48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2C26B2" w:rsidP="002C26B2" w:rsidRDefault="002C26B2" w14:paraId="60D30BA3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C26B2" w:rsidP="002C26B2" w:rsidRDefault="002C26B2" w14:paraId="1B726441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C26B2" w:rsidP="002C26B2" w:rsidRDefault="002C26B2" w14:paraId="0E7CC4A5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639095CD" w14:textId="42E08F2F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Mari-trgovina d.o.o., OIB 48613947457, Samoborska cesta 134,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15.932,94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7C5B62" w:rsidP="007C5B62" w:rsidRDefault="007C5B62" w14:paraId="4CDDBC4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3B18" w:rsidP="007C5B62" w:rsidRDefault="00673B18" w14:paraId="2DC33F5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C26B2" w:rsidP="002C26B2" w:rsidRDefault="0009414E" w14:paraId="3E9BAFA8" w14:textId="76F43A1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46</w:t>
      </w:r>
      <w:r w:rsidR="002C26B2">
        <w:rPr>
          <w:rFonts w:ascii="Arial" w:hAnsi="Arial" w:cs="Arial"/>
        </w:rPr>
        <w:t xml:space="preserve">. INA – Industrija nafte d.d., OIB 27759560625, Avenija Većeslava Holjevca 10, Zagreb, </w:t>
      </w:r>
      <w:r w:rsidRPr="00B928E9" w:rsidR="002C26B2">
        <w:rPr>
          <w:rFonts w:ascii="Arial" w:hAnsi="Arial" w:cs="Arial"/>
        </w:rPr>
        <w:t xml:space="preserve">prijavio je tražbinu u iznosu od </w:t>
      </w:r>
      <w:r w:rsidR="002C26B2">
        <w:rPr>
          <w:rFonts w:ascii="Arial" w:hAnsi="Arial" w:cs="Arial"/>
        </w:rPr>
        <w:t xml:space="preserve">19.011,91 </w:t>
      </w:r>
      <w:r w:rsidRPr="00B928E9" w:rsidR="002C26B2">
        <w:rPr>
          <w:rFonts w:ascii="Arial" w:hAnsi="Arial" w:cs="Arial"/>
        </w:rPr>
        <w:t xml:space="preserve">EUR po osnovi </w:t>
      </w:r>
      <w:r w:rsidR="002C26B2">
        <w:rPr>
          <w:rFonts w:ascii="Arial" w:hAnsi="Arial" w:cs="Arial"/>
        </w:rPr>
        <w:t xml:space="preserve">ugovora o kupoprodaji prehrambenih proizvoda, vjerodostojne isprave, izvodi otvorenih stavaka i računi. </w:t>
      </w:r>
    </w:p>
    <w:p w:rsidRPr="00B928E9" w:rsidR="002C26B2" w:rsidP="002C26B2" w:rsidRDefault="002C26B2" w14:paraId="75AEA6FB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4848DB0D" w14:textId="0B6D552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2C26B2" w:rsidP="002C26B2" w:rsidRDefault="002C26B2" w14:paraId="2E0862E8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C26B2" w:rsidP="002C26B2" w:rsidRDefault="002C26B2" w14:paraId="12C72850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C26B2" w:rsidP="002C26B2" w:rsidRDefault="002C26B2" w14:paraId="7D624A38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3EC63949" w14:textId="1799A53D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INA – Industrija nafte d.d., OIB 27759560625, Avenija Većeslava Holjevca 10,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19.011,91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BA24B1" w:rsidP="00BA24B1" w:rsidRDefault="00BA24B1" w14:paraId="182A45E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12C5C" w:rsidP="00BA24B1" w:rsidRDefault="00A12C5C" w14:paraId="6AE9FAD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C26B2" w:rsidP="002C26B2" w:rsidRDefault="00A12C5C" w14:paraId="6305BB45" w14:textId="6C7B36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47</w:t>
      </w:r>
      <w:r w:rsidR="002C26B2">
        <w:rPr>
          <w:rFonts w:ascii="Arial" w:hAnsi="Arial" w:cs="Arial"/>
        </w:rPr>
        <w:t xml:space="preserve">. INVITO d.o.o., OIB 88996113319, Mramorni prilaz 5b, Zagreb, </w:t>
      </w:r>
      <w:r w:rsidRPr="00B928E9" w:rsidR="002C26B2">
        <w:rPr>
          <w:rFonts w:ascii="Arial" w:hAnsi="Arial" w:cs="Arial"/>
        </w:rPr>
        <w:t xml:space="preserve">prijavio je tražbinu u iznosu od </w:t>
      </w:r>
      <w:r w:rsidR="002C26B2">
        <w:rPr>
          <w:rFonts w:ascii="Arial" w:hAnsi="Arial" w:cs="Arial"/>
        </w:rPr>
        <w:t xml:space="preserve">3.742,50 </w:t>
      </w:r>
      <w:r w:rsidRPr="00B928E9" w:rsidR="002C26B2">
        <w:rPr>
          <w:rFonts w:ascii="Arial" w:hAnsi="Arial" w:cs="Arial"/>
        </w:rPr>
        <w:t xml:space="preserve">EUR po osnovi </w:t>
      </w:r>
      <w:r w:rsidR="00F51BC2">
        <w:rPr>
          <w:rFonts w:ascii="Arial" w:hAnsi="Arial" w:cs="Arial"/>
        </w:rPr>
        <w:t>ugorova</w:t>
      </w:r>
      <w:r w:rsidR="002C26B2">
        <w:rPr>
          <w:rFonts w:ascii="Arial" w:hAnsi="Arial" w:cs="Arial"/>
        </w:rPr>
        <w:t xml:space="preserve"> o pružanju podrške  mobilnom poslovanju, vjerodostojna isprava, izvadak iz poslovnih knjiga, računi.  </w:t>
      </w:r>
    </w:p>
    <w:p w:rsidRPr="00B928E9" w:rsidR="002C26B2" w:rsidP="002C26B2" w:rsidRDefault="002C26B2" w14:paraId="6DEE279F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6472EBA1" w14:textId="7C68DB2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2C26B2" w:rsidP="002C26B2" w:rsidRDefault="002C26B2" w14:paraId="27C67CD8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C26B2" w:rsidP="002C26B2" w:rsidRDefault="002C26B2" w14:paraId="04B03FE4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C26B2" w:rsidP="002C26B2" w:rsidRDefault="002C26B2" w14:paraId="788FC400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3E5F1A5A" w14:textId="2CADD8E7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INVITO d.o.o., OIB 88996113319, Mramorni prilaz 5b,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3.742,50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C26B2" w:rsidP="00BA24B1" w:rsidRDefault="002C26B2" w14:paraId="26353A2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3B18" w:rsidP="00BA24B1" w:rsidRDefault="00673B18" w14:paraId="6F6BC3C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C26B2" w:rsidP="002C26B2" w:rsidRDefault="00A12C5C" w14:paraId="721748D3" w14:textId="63C12C1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48</w:t>
      </w:r>
      <w:r w:rsidR="002C26B2">
        <w:rPr>
          <w:rFonts w:ascii="Arial" w:hAnsi="Arial" w:cs="Arial"/>
        </w:rPr>
        <w:t xml:space="preserve">. Fond za zaštitu okoliša i energetsku učinkovitost, OIB 85828625994, Radnička cesta 80, Zagreb, </w:t>
      </w:r>
      <w:r w:rsidRPr="00B928E9" w:rsidR="002C26B2">
        <w:rPr>
          <w:rFonts w:ascii="Arial" w:hAnsi="Arial" w:cs="Arial"/>
        </w:rPr>
        <w:t xml:space="preserve">prijavio je tražbinu u iznosu od </w:t>
      </w:r>
      <w:r w:rsidR="002C26B2">
        <w:rPr>
          <w:rFonts w:ascii="Arial" w:hAnsi="Arial" w:cs="Arial"/>
        </w:rPr>
        <w:t xml:space="preserve">7.121,30 </w:t>
      </w:r>
      <w:r w:rsidRPr="00B928E9" w:rsidR="002C26B2">
        <w:rPr>
          <w:rFonts w:ascii="Arial" w:hAnsi="Arial" w:cs="Arial"/>
        </w:rPr>
        <w:t xml:space="preserve">EUR po osnovi </w:t>
      </w:r>
      <w:r w:rsidR="002C26B2">
        <w:rPr>
          <w:rFonts w:ascii="Arial" w:hAnsi="Arial" w:cs="Arial"/>
        </w:rPr>
        <w:t xml:space="preserve">ovršne isprave, rješenja o plaćanju naknade gospodarenja otpadom za ambalažu i povratne naknade.   </w:t>
      </w:r>
    </w:p>
    <w:p w:rsidRPr="00B928E9" w:rsidR="002C26B2" w:rsidP="002C26B2" w:rsidRDefault="002C26B2" w14:paraId="0251BC25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14AB83BA" w14:textId="5DACA8DB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2C26B2" w:rsidP="002C26B2" w:rsidRDefault="002C26B2" w14:paraId="12E93777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2C26B2" w:rsidP="002C26B2" w:rsidRDefault="002C26B2" w14:paraId="18017FE3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C26B2" w:rsidP="002C26B2" w:rsidRDefault="002C26B2" w14:paraId="0C93EF06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22457E91" w14:textId="490B2F68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Fond za zaštitu okoliša i energetsku učinkovitost, OIB 85828625994, Radnička cesta 80,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7.121,30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C26B2" w:rsidP="002C26B2" w:rsidRDefault="002C26B2" w14:paraId="53A4615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B0E51" w:rsidP="002C26B2" w:rsidRDefault="00FB0E51" w14:paraId="21CC3DC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C26B2" w:rsidP="002C26B2" w:rsidRDefault="00A12C5C" w14:paraId="4AC5A92B" w14:textId="41EA105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49</w:t>
      </w:r>
      <w:r w:rsidR="002C26B2">
        <w:rPr>
          <w:rFonts w:ascii="Arial" w:hAnsi="Arial" w:cs="Arial"/>
        </w:rPr>
        <w:t xml:space="preserve">. RH, Ministarstvo financija, Porezna uprava, OIB 18683136487, Katančićeva 5, Zagreb, </w:t>
      </w:r>
      <w:r w:rsidRPr="00B928E9" w:rsidR="002C26B2">
        <w:rPr>
          <w:rFonts w:ascii="Arial" w:hAnsi="Arial" w:cs="Arial"/>
        </w:rPr>
        <w:t xml:space="preserve">prijavio je tražbinu u iznosu od </w:t>
      </w:r>
      <w:r w:rsidR="00B53434">
        <w:rPr>
          <w:rFonts w:ascii="Arial" w:hAnsi="Arial" w:cs="Arial"/>
        </w:rPr>
        <w:t>397.327,39</w:t>
      </w:r>
      <w:r w:rsidR="002C26B2">
        <w:rPr>
          <w:rFonts w:ascii="Arial" w:hAnsi="Arial" w:cs="Arial"/>
        </w:rPr>
        <w:t xml:space="preserve"> </w:t>
      </w:r>
      <w:r w:rsidRPr="00B928E9" w:rsidR="002C26B2">
        <w:rPr>
          <w:rFonts w:ascii="Arial" w:hAnsi="Arial" w:cs="Arial"/>
        </w:rPr>
        <w:t xml:space="preserve">EUR po osnovi </w:t>
      </w:r>
      <w:r w:rsidR="002C26B2">
        <w:rPr>
          <w:rFonts w:ascii="Arial" w:hAnsi="Arial" w:cs="Arial"/>
        </w:rPr>
        <w:t>upravnog ugovora, ovršne isprave, rješenje o ovrs</w:t>
      </w:r>
      <w:r w:rsidR="00EC43B6">
        <w:rPr>
          <w:rFonts w:ascii="Arial" w:hAnsi="Arial" w:cs="Arial"/>
        </w:rPr>
        <w:t xml:space="preserve">i, prijave poreza na dodanu vrijednost 2023., 2025, upravni ugovor broj 513-07-18-24-04, JOPDD obrasci. </w:t>
      </w:r>
      <w:r w:rsidR="002C26B2">
        <w:rPr>
          <w:rFonts w:ascii="Arial" w:hAnsi="Arial" w:cs="Arial"/>
        </w:rPr>
        <w:t xml:space="preserve">   </w:t>
      </w:r>
    </w:p>
    <w:p w:rsidRPr="00B928E9" w:rsidR="002C26B2" w:rsidP="002C26B2" w:rsidRDefault="002C26B2" w14:paraId="1BF7AD3E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07BDD61B" w14:textId="336AB391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="00C45B1E" w:rsidP="002C26B2" w:rsidRDefault="00C45B1E" w14:paraId="1FF29048" w14:textId="77777777">
      <w:pPr>
        <w:ind w:firstLine="708"/>
        <w:jc w:val="both"/>
        <w:rPr>
          <w:rFonts w:ascii="Arial" w:hAnsi="Arial" w:cs="Arial"/>
        </w:rPr>
      </w:pPr>
    </w:p>
    <w:p w:rsidR="00C45B1E" w:rsidP="002C26B2" w:rsidRDefault="00C45B1E" w14:paraId="0A578202" w14:textId="2D7B0F9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RH se u odnosu na ovu tražbinu nadovezuje na izneseno u odnosu na tražbinu ovog vjerovnika pod brojem 1., utvrđenu u I. višem isplatnom redu, te je iz istog razloga ovu tražbinu u prvoj tablici stečajnog vjerovnika upisano u iznosu od 396.999,30 eura potrebno umanjiti za 328,09 eura, tako da ista iznosi 396.671,21 euro.  </w:t>
      </w:r>
    </w:p>
    <w:p w:rsidR="00C45B1E" w:rsidP="002C26B2" w:rsidRDefault="00C45B1E" w14:paraId="7B2A0A4D" w14:textId="77777777">
      <w:pPr>
        <w:ind w:firstLine="708"/>
        <w:jc w:val="both"/>
        <w:rPr>
          <w:rFonts w:ascii="Arial" w:hAnsi="Arial" w:cs="Arial"/>
        </w:rPr>
      </w:pPr>
    </w:p>
    <w:p w:rsidRPr="00B928E9" w:rsidR="002C26B2" w:rsidP="002C26B2" w:rsidRDefault="002C26B2" w14:paraId="18CB6E3A" w14:textId="16DA206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</w:t>
      </w:r>
      <w:r w:rsidR="00C45B1E">
        <w:rPr>
          <w:rFonts w:ascii="Arial" w:hAnsi="Arial" w:cs="Arial"/>
        </w:rPr>
        <w:t xml:space="preserve">Stečajni upravitelj prihvaća netom iznesene navode vjerovnika RH. </w:t>
      </w:r>
    </w:p>
    <w:p w:rsidR="002C26B2" w:rsidP="002C26B2" w:rsidRDefault="002C26B2" w14:paraId="4F50652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C26B2" w:rsidP="002C26B2" w:rsidRDefault="002C26B2" w14:paraId="5A46AC2A" w14:textId="77777777">
      <w:pPr>
        <w:ind w:firstLine="708"/>
        <w:jc w:val="both"/>
        <w:rPr>
          <w:rFonts w:ascii="Arial" w:hAnsi="Arial" w:cs="Arial"/>
        </w:rPr>
      </w:pPr>
    </w:p>
    <w:p w:rsidR="002C26B2" w:rsidP="002C26B2" w:rsidRDefault="002C26B2" w14:paraId="6447BD45" w14:textId="16C9E46E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 w:rsidR="00EC43B6">
        <w:rPr>
          <w:rFonts w:ascii="Arial" w:hAnsi="Arial" w:cs="Arial"/>
        </w:rPr>
        <w:t>RH, Ministarstvo financija, Porezna uprava, OIB 18683136487, Katančićeva 5, Zagreb</w:t>
      </w:r>
      <w:r>
        <w:rPr>
          <w:rFonts w:ascii="Arial" w:hAnsi="Arial" w:cs="Arial"/>
        </w:rPr>
        <w:t xml:space="preserve">, </w:t>
      </w:r>
      <w:r w:rsidRPr="00B928E9">
        <w:rPr>
          <w:rFonts w:ascii="Arial" w:hAnsi="Arial" w:cs="Arial"/>
        </w:rPr>
        <w:t xml:space="preserve">smatra utvrđenom u iznosu </w:t>
      </w:r>
      <w:r w:rsidR="00C45B1E">
        <w:rPr>
          <w:rFonts w:ascii="Arial" w:hAnsi="Arial" w:cs="Arial"/>
        </w:rPr>
        <w:t xml:space="preserve">396.671,21 </w:t>
      </w:r>
      <w:r w:rsidRPr="00B928E9" w:rsidR="007F6FFF">
        <w:rPr>
          <w:rFonts w:ascii="Arial" w:hAnsi="Arial" w:cs="Arial"/>
        </w:rPr>
        <w:t xml:space="preserve">EUR </w:t>
      </w:r>
      <w:r>
        <w:rPr>
          <w:rFonts w:ascii="Arial" w:hAnsi="Arial" w:cs="Arial"/>
        </w:rPr>
        <w:t xml:space="preserve">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2C26B2" w:rsidP="002C26B2" w:rsidRDefault="002C26B2" w14:paraId="3C7E0D0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12C5C" w:rsidP="002C26B2" w:rsidRDefault="00A12C5C" w14:paraId="6BAE7EE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F7777" w:rsidP="006F7777" w:rsidRDefault="00A12C5C" w14:paraId="2FCD3380" w14:textId="0466706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50</w:t>
      </w:r>
      <w:r w:rsidR="006F7777">
        <w:rPr>
          <w:rFonts w:ascii="Arial" w:hAnsi="Arial" w:cs="Arial"/>
        </w:rPr>
        <w:t xml:space="preserve">. RH, Ministarstvo financija, Carinska uprava, OIB 18683136487, Riva Boduli 9, Rijeka, </w:t>
      </w:r>
      <w:r w:rsidRPr="00B928E9" w:rsidR="006F7777">
        <w:rPr>
          <w:rFonts w:ascii="Arial" w:hAnsi="Arial" w:cs="Arial"/>
        </w:rPr>
        <w:t xml:space="preserve">prijavio je tražbinu u iznosu od </w:t>
      </w:r>
      <w:r w:rsidR="006F7777">
        <w:rPr>
          <w:rFonts w:ascii="Arial" w:hAnsi="Arial" w:cs="Arial"/>
        </w:rPr>
        <w:t xml:space="preserve">56.494,36 </w:t>
      </w:r>
      <w:r w:rsidRPr="00B928E9" w:rsidR="006F7777">
        <w:rPr>
          <w:rFonts w:ascii="Arial" w:hAnsi="Arial" w:cs="Arial"/>
        </w:rPr>
        <w:t xml:space="preserve">EUR  po osnovi </w:t>
      </w:r>
      <w:r w:rsidR="006F7777">
        <w:rPr>
          <w:rFonts w:ascii="Arial" w:hAnsi="Arial" w:cs="Arial"/>
        </w:rPr>
        <w:t xml:space="preserve">ovršne isprave u cijelosti, mjesečnog izvješća o stanju zaliha i obračunatoj trošarini za pivo, obrazac Mi-Pi.   </w:t>
      </w:r>
    </w:p>
    <w:p w:rsidRPr="00B928E9" w:rsidR="006F7777" w:rsidP="006F7777" w:rsidRDefault="006F7777" w14:paraId="6E3D7FAD" w14:textId="77777777">
      <w:pPr>
        <w:ind w:firstLine="708"/>
        <w:jc w:val="both"/>
        <w:rPr>
          <w:rFonts w:ascii="Arial" w:hAnsi="Arial" w:cs="Arial"/>
        </w:rPr>
      </w:pPr>
    </w:p>
    <w:p w:rsidR="006F7777" w:rsidP="006F7777" w:rsidRDefault="006F7777" w14:paraId="4858094E" w14:textId="1F7784F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6F7777" w:rsidP="006F7777" w:rsidRDefault="006F7777" w14:paraId="7469E01B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F7777" w:rsidP="006F7777" w:rsidRDefault="006F7777" w14:paraId="1CC765CB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6F7777" w:rsidP="006F7777" w:rsidRDefault="006F7777" w14:paraId="2898EB7F" w14:textId="77777777">
      <w:pPr>
        <w:ind w:firstLine="708"/>
        <w:jc w:val="both"/>
        <w:rPr>
          <w:rFonts w:ascii="Arial" w:hAnsi="Arial" w:cs="Arial"/>
        </w:rPr>
      </w:pPr>
    </w:p>
    <w:p w:rsidR="006F7777" w:rsidP="006F7777" w:rsidRDefault="006F7777" w14:paraId="0D8F3D4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RH, Ministarstvo financija, Carinska uprava, OIB 18683136487, Riva Boduli 9, Rijeka,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56.494,36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6F7777" w:rsidP="006F7777" w:rsidRDefault="006F7777" w14:paraId="4B2FAED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F7777" w:rsidP="002C26B2" w:rsidRDefault="006F7777" w14:paraId="45A3966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11507" w:rsidP="002C26B2" w:rsidRDefault="00A11507" w14:paraId="18C66B1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322EF1" w:rsidR="00322EF1" w:rsidRDefault="00322EF1" w14:paraId="336D9C04" w14:textId="77777777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322EF1" w:rsidRDefault="00322EF1" w14:paraId="0F0705D2" w14:textId="77777777">
      <w:pPr>
        <w:jc w:val="both"/>
        <w:rPr>
          <w:rFonts w:ascii="Arial" w:hAnsi="Arial" w:cs="Arial"/>
        </w:rPr>
      </w:pPr>
    </w:p>
    <w:p w:rsidRPr="00322EF1" w:rsidR="00322EF1" w:rsidRDefault="00322EF1" w14:paraId="1B76FDE4" w14:textId="77777777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322EF1" w:rsidRDefault="00322EF1" w14:paraId="3EF6DAEF" w14:textId="77777777"/>
    <w:p w:rsidRPr="004B500C" w:rsidR="00B9074D" w:rsidP="00B9074D" w:rsidRDefault="00B9074D" w14:paraId="3E0406D7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B9074D" w:rsidP="00B9074D" w:rsidRDefault="00B9074D" w14:paraId="3B8745DD" w14:textId="77777777">
      <w:pPr>
        <w:ind w:firstLine="720"/>
        <w:jc w:val="both"/>
        <w:rPr>
          <w:rFonts w:ascii="Arial" w:hAnsi="Arial" w:cs="Arial"/>
        </w:rPr>
      </w:pPr>
    </w:p>
    <w:p w:rsidRPr="004B500C" w:rsidR="00B9074D" w:rsidP="00B9074D" w:rsidRDefault="00B9074D" w14:paraId="4F900E5E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B9074D" w:rsidP="00B9074D" w:rsidRDefault="00B9074D" w14:paraId="6484193E" w14:textId="77777777">
      <w:pPr>
        <w:ind w:firstLine="720"/>
        <w:jc w:val="both"/>
        <w:rPr>
          <w:rFonts w:ascii="Arial" w:hAnsi="Arial" w:cs="Arial"/>
        </w:rPr>
      </w:pPr>
    </w:p>
    <w:p w:rsidRPr="004B500C" w:rsidR="00B9074D" w:rsidP="00B9074D" w:rsidRDefault="00B9074D" w14:paraId="3AC94B59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B9074D" w:rsidP="00B9074D" w:rsidRDefault="00B9074D" w14:paraId="575C576B" w14:textId="77777777">
      <w:pPr>
        <w:jc w:val="both"/>
        <w:rPr>
          <w:rFonts w:ascii="Arial" w:hAnsi="Arial" w:cs="Arial"/>
        </w:rPr>
      </w:pPr>
    </w:p>
    <w:p w:rsidR="00B9074D" w:rsidP="00B9074D" w:rsidRDefault="00B9074D" w14:paraId="0C9285A8" w14:textId="77777777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9074D" w:rsidP="00D601A9" w:rsidRDefault="00B9074D" w14:paraId="6C1E3314" w14:textId="0CD968BE">
      <w:pPr>
        <w:tabs>
          <w:tab w:val="left" w:pos="510"/>
        </w:tabs>
        <w:jc w:val="both"/>
        <w:rPr>
          <w:rFonts w:ascii="Arial" w:hAnsi="Arial" w:cs="Arial"/>
        </w:rPr>
      </w:pPr>
      <w:r w:rsidRPr="0006065B">
        <w:rPr>
          <w:rFonts w:ascii="Arial" w:hAnsi="Arial" w:cs="Arial"/>
        </w:rPr>
        <w:tab/>
        <w:t xml:space="preserve">Utvrđuje se da je dostavljeno ukupno </w:t>
      </w:r>
      <w:r w:rsidR="006F3EB0">
        <w:rPr>
          <w:rFonts w:ascii="Arial" w:hAnsi="Arial" w:cs="Arial"/>
        </w:rPr>
        <w:t>7</w:t>
      </w:r>
      <w:r w:rsidRPr="0006065B">
        <w:rPr>
          <w:rFonts w:ascii="Arial" w:hAnsi="Arial" w:cs="Arial"/>
        </w:rPr>
        <w:t xml:space="preserve"> obavijesti o razlučnom pravu (</w:t>
      </w:r>
      <w:r w:rsidRPr="00D601A9">
        <w:rPr>
          <w:rFonts w:ascii="Arial" w:hAnsi="Arial" w:cs="Arial"/>
        </w:rPr>
        <w:t>u odnosu na koje tražbine su također podnesene prijave</w:t>
      </w:r>
      <w:r w:rsidRPr="00D601A9" w:rsidR="00D601A9">
        <w:rPr>
          <w:rFonts w:ascii="Arial" w:hAnsi="Arial" w:cs="Arial"/>
        </w:rPr>
        <w:t xml:space="preserve"> te su iste utvrđene</w:t>
      </w:r>
      <w:r w:rsidR="00D601A9">
        <w:rPr>
          <w:rFonts w:ascii="Arial" w:hAnsi="Arial" w:cs="Arial"/>
        </w:rPr>
        <w:t xml:space="preserve"> kao tražbine stečajnih vjerovnika s time da se razlučni vjerovnici nisu odrekli prava na odvojeno namirenje</w:t>
      </w:r>
      <w:r w:rsidRPr="0006065B">
        <w:rPr>
          <w:rFonts w:ascii="Arial" w:hAnsi="Arial" w:cs="Arial"/>
        </w:rPr>
        <w:t>)</w:t>
      </w:r>
      <w:r w:rsidR="00AE0E57">
        <w:rPr>
          <w:rFonts w:ascii="Arial" w:hAnsi="Arial" w:cs="Arial"/>
        </w:rPr>
        <w:t>.</w:t>
      </w:r>
      <w:r w:rsidR="002F5AA1">
        <w:rPr>
          <w:rFonts w:ascii="Arial" w:hAnsi="Arial" w:cs="Arial"/>
        </w:rPr>
        <w:t xml:space="preserve"> </w:t>
      </w:r>
    </w:p>
    <w:p w:rsidR="002F5AA1" w:rsidP="00D601A9" w:rsidRDefault="002F5AA1" w14:paraId="45684C10" w14:textId="77777777">
      <w:pPr>
        <w:tabs>
          <w:tab w:val="left" w:pos="510"/>
        </w:tabs>
        <w:jc w:val="both"/>
        <w:rPr>
          <w:rFonts w:ascii="Arial" w:hAnsi="Arial" w:cs="Arial"/>
        </w:rPr>
      </w:pPr>
    </w:p>
    <w:p w:rsidRPr="0006065B" w:rsidR="002F5AA1" w:rsidP="00D601A9" w:rsidRDefault="002F5AA1" w14:paraId="6365E5BB" w14:textId="6702DB61">
      <w:pPr>
        <w:tabs>
          <w:tab w:val="left" w:pos="5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navodi da je u tablici razlučnih prava pod rednim brojem 3., potrebno dodati još jednu pravnu osnovu tražbine osigurane razlučnim pravom i to OV-4820/24 od 30. prosinca 2024. </w:t>
      </w:r>
    </w:p>
    <w:p w:rsidRPr="0006065B" w:rsidR="00B9074D" w:rsidP="00B9074D" w:rsidRDefault="00B9074D" w14:paraId="5D9A772E" w14:textId="77777777">
      <w:pPr>
        <w:tabs>
          <w:tab w:val="left" w:pos="510"/>
        </w:tabs>
        <w:rPr>
          <w:rFonts w:ascii="Arial" w:hAnsi="Arial" w:cs="Arial"/>
        </w:rPr>
      </w:pPr>
    </w:p>
    <w:p w:rsidRPr="0006065B" w:rsidR="00B9074D" w:rsidP="00B9074D" w:rsidRDefault="00B9074D" w14:paraId="09DB15BA" w14:textId="42247CED">
      <w:pPr>
        <w:tabs>
          <w:tab w:val="left" w:pos="510"/>
        </w:tabs>
        <w:rPr>
          <w:rFonts w:ascii="Arial" w:hAnsi="Arial" w:cs="Arial"/>
        </w:rPr>
      </w:pPr>
      <w:r w:rsidRPr="0006065B">
        <w:rPr>
          <w:rFonts w:ascii="Arial" w:hAnsi="Arial" w:cs="Arial"/>
        </w:rPr>
        <w:tab/>
        <w:t xml:space="preserve">Utvrđuje se da je dostavljeno ukupno </w:t>
      </w:r>
      <w:r w:rsidR="006F3EB0">
        <w:rPr>
          <w:rFonts w:ascii="Arial" w:hAnsi="Arial" w:cs="Arial"/>
        </w:rPr>
        <w:t>3</w:t>
      </w:r>
      <w:r w:rsidRPr="0006065B">
        <w:rPr>
          <w:rFonts w:ascii="Arial" w:hAnsi="Arial" w:cs="Arial"/>
        </w:rPr>
        <w:t xml:space="preserve"> obavijesti o postojanju izlučnih prava, a koja prava je stečajn</w:t>
      </w:r>
      <w:r w:rsidR="002F5AA1">
        <w:rPr>
          <w:rFonts w:ascii="Arial" w:hAnsi="Arial" w:cs="Arial"/>
        </w:rPr>
        <w:t>i</w:t>
      </w:r>
      <w:r w:rsidRPr="0006065B">
        <w:rPr>
          <w:rFonts w:ascii="Arial" w:hAnsi="Arial" w:cs="Arial"/>
        </w:rPr>
        <w:t xml:space="preserve"> upravitelj</w:t>
      </w:r>
      <w:r w:rsidR="002F5AA1">
        <w:rPr>
          <w:rFonts w:ascii="Arial" w:hAnsi="Arial" w:cs="Arial"/>
        </w:rPr>
        <w:t>i</w:t>
      </w:r>
      <w:r w:rsidRPr="0006065B">
        <w:rPr>
          <w:rFonts w:ascii="Arial" w:hAnsi="Arial" w:cs="Arial"/>
        </w:rPr>
        <w:t xml:space="preserve"> ospor</w:t>
      </w:r>
      <w:r w:rsidR="002F5AA1">
        <w:rPr>
          <w:rFonts w:ascii="Arial" w:hAnsi="Arial" w:cs="Arial"/>
        </w:rPr>
        <w:t>io</w:t>
      </w:r>
      <w:r w:rsidRPr="0006065B">
        <w:rPr>
          <w:rFonts w:ascii="Arial" w:hAnsi="Arial" w:cs="Arial"/>
        </w:rPr>
        <w:t xml:space="preserve">. </w:t>
      </w:r>
    </w:p>
    <w:p w:rsidR="009A5B92" w:rsidP="0069720F" w:rsidRDefault="009A5B92" w14:paraId="7B59D20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 w14:paraId="3FDC39B4" w14:textId="52FA00DE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4829C7">
        <w:rPr>
          <w:rFonts w:ascii="Arial" w:hAnsi="Arial" w:cs="Arial"/>
          <w:color w:val="000000" w:themeColor="text1"/>
        </w:rPr>
        <w:t>12:</w:t>
      </w:r>
      <w:r w:rsidR="002F5AA1">
        <w:rPr>
          <w:rFonts w:ascii="Arial" w:hAnsi="Arial" w:cs="Arial"/>
          <w:color w:val="000000" w:themeColor="text1"/>
        </w:rPr>
        <w:t>17</w:t>
      </w:r>
      <w:r w:rsidR="004829C7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 w14:paraId="7E9E875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22BA92A9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 w14:paraId="6A991BA8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0EC6FA10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0273FF39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 w14:paraId="3712E528" w14:textId="77777777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 w14:paraId="6AEDF2E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4E4CCA">
      <w:headerReference w:type="even" r:id="rId9"/>
      <w:headerReference w:type="default" r:id="rId10"/>
      <w:pgSz w:w="11906" w:h="16838"/>
      <w:pgMar w:top="1135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167D" w:rsidRDefault="00F5167D" w14:paraId="4A915F3B" w14:textId="77777777">
      <w:r>
        <w:separator/>
      </w:r>
    </w:p>
  </w:endnote>
  <w:endnote w:type="continuationSeparator" w:id="0">
    <w:p w:rsidR="00F5167D" w:rsidRDefault="00F5167D" w14:paraId="6CA75A8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167D" w:rsidRDefault="00F5167D" w14:paraId="6BC4FF0E" w14:textId="77777777">
      <w:r>
        <w:separator/>
      </w:r>
    </w:p>
  </w:footnote>
  <w:footnote w:type="continuationSeparator" w:id="0">
    <w:p w:rsidR="00F5167D" w:rsidRDefault="00F5167D" w14:paraId="7C0576F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A5B92" w:rsidP="003E1F8E" w:rsidRDefault="009A5B92" w14:paraId="15BF609E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A5B92" w:rsidRDefault="009A5B92" w14:paraId="69EA496A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9A5B92" w:rsidP="003E1F8E" w:rsidRDefault="009A5B92" w14:paraId="53220449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4070C9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9A5B92" w:rsidP="00161DA9" w:rsidRDefault="009A5B92" w14:paraId="5B0B3717" w14:textId="0B8DF7B1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="002F5AA1">
      <w:rPr>
        <w:rFonts w:ascii="Arial" w:hAnsi="Arial" w:cs="Arial"/>
      </w:rPr>
      <w:tab/>
    </w:r>
    <w:r w:rsidRPr="00B020C3" w:rsidR="002F5AA1">
      <w:rPr>
        <w:rFonts w:ascii="Arial" w:hAnsi="Arial" w:cs="Arial"/>
        <w:color w:val="000000" w:themeColor="text1"/>
      </w:rPr>
      <w:t xml:space="preserve">                                   St-</w:t>
    </w:r>
    <w:r w:rsidR="002F5AA1">
      <w:rPr>
        <w:rFonts w:ascii="Arial" w:hAnsi="Arial" w:cs="Arial"/>
        <w:color w:val="000000" w:themeColor="text1"/>
      </w:rPr>
      <w:t>353/2025-</w:t>
    </w:r>
    <w:r w:rsidR="00B171F1">
      <w:rPr>
        <w:rFonts w:ascii="Arial" w:hAnsi="Arial" w:cs="Arial"/>
        <w:color w:val="000000" w:themeColor="text1"/>
      </w:rPr>
      <w:t>32</w:t>
    </w:r>
  </w:p>
  <w:p w:rsidR="009A5B92" w:rsidP="00971186" w:rsidRDefault="009A5B92" w14:paraId="584D4DA3" w14:textId="77777777">
    <w:pPr>
      <w:jc w:val="right"/>
      <w:rPr>
        <w:b/>
      </w:rPr>
    </w:pPr>
  </w:p>
  <w:p w:rsidRPr="003E1F8E" w:rsidR="009A5B92" w:rsidP="005D4B42" w:rsidRDefault="009A5B92" w14:paraId="28A84FB7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4A8683C"/>
    <w:multiLevelType w:val="hybridMultilevel"/>
    <w:tmpl w:val="6AEC7566"/>
    <w:lvl w:ilvl="0" w:tplc="1BFABA38">
      <w:numFmt w:val="bullet"/>
      <w:lvlText w:val="-"/>
      <w:lvlJc w:val="left"/>
      <w:pPr>
        <w:ind w:left="142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74EA738D"/>
    <w:multiLevelType w:val="hybridMultilevel"/>
    <w:tmpl w:val="535E955C"/>
    <w:lvl w:ilvl="0" w:tplc="E92252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7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458"/>
    <w:rsid w:val="000165BC"/>
    <w:rsid w:val="00026794"/>
    <w:rsid w:val="00033DA0"/>
    <w:rsid w:val="00034DD1"/>
    <w:rsid w:val="00036E88"/>
    <w:rsid w:val="00042ABA"/>
    <w:rsid w:val="00050F18"/>
    <w:rsid w:val="0005488D"/>
    <w:rsid w:val="0006475E"/>
    <w:rsid w:val="00075565"/>
    <w:rsid w:val="00085BE1"/>
    <w:rsid w:val="0009414E"/>
    <w:rsid w:val="000C5AA0"/>
    <w:rsid w:val="00100134"/>
    <w:rsid w:val="00103E05"/>
    <w:rsid w:val="00117AAD"/>
    <w:rsid w:val="001226A0"/>
    <w:rsid w:val="00133218"/>
    <w:rsid w:val="00145541"/>
    <w:rsid w:val="00161DA9"/>
    <w:rsid w:val="00165B56"/>
    <w:rsid w:val="00167FCA"/>
    <w:rsid w:val="00183C6D"/>
    <w:rsid w:val="00191DF3"/>
    <w:rsid w:val="001C05F5"/>
    <w:rsid w:val="001C7F22"/>
    <w:rsid w:val="001E3CF1"/>
    <w:rsid w:val="001E5759"/>
    <w:rsid w:val="00202458"/>
    <w:rsid w:val="0020689F"/>
    <w:rsid w:val="00223D59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C26B2"/>
    <w:rsid w:val="002D578D"/>
    <w:rsid w:val="002D7EC2"/>
    <w:rsid w:val="002E203B"/>
    <w:rsid w:val="002E5551"/>
    <w:rsid w:val="002E7CB8"/>
    <w:rsid w:val="002F5AA1"/>
    <w:rsid w:val="00313D40"/>
    <w:rsid w:val="00322EF1"/>
    <w:rsid w:val="00335A61"/>
    <w:rsid w:val="00336073"/>
    <w:rsid w:val="00372444"/>
    <w:rsid w:val="003B36E4"/>
    <w:rsid w:val="003B5CCD"/>
    <w:rsid w:val="003B7CC3"/>
    <w:rsid w:val="003C457F"/>
    <w:rsid w:val="003E1575"/>
    <w:rsid w:val="003E1F8E"/>
    <w:rsid w:val="004070C9"/>
    <w:rsid w:val="00423857"/>
    <w:rsid w:val="004245D8"/>
    <w:rsid w:val="00437A6F"/>
    <w:rsid w:val="0045130B"/>
    <w:rsid w:val="00457276"/>
    <w:rsid w:val="00471A6A"/>
    <w:rsid w:val="00481A88"/>
    <w:rsid w:val="004829C7"/>
    <w:rsid w:val="00492AE5"/>
    <w:rsid w:val="0049766B"/>
    <w:rsid w:val="004A5ED0"/>
    <w:rsid w:val="004A70D5"/>
    <w:rsid w:val="004B1115"/>
    <w:rsid w:val="004B15CC"/>
    <w:rsid w:val="004B62C7"/>
    <w:rsid w:val="004B6FE7"/>
    <w:rsid w:val="004C3BDA"/>
    <w:rsid w:val="004C3D3E"/>
    <w:rsid w:val="004C6AA0"/>
    <w:rsid w:val="004D21BF"/>
    <w:rsid w:val="004E1E8A"/>
    <w:rsid w:val="004E2093"/>
    <w:rsid w:val="004E4B08"/>
    <w:rsid w:val="004E4CCA"/>
    <w:rsid w:val="005104A9"/>
    <w:rsid w:val="00517DDE"/>
    <w:rsid w:val="00525388"/>
    <w:rsid w:val="00536EA9"/>
    <w:rsid w:val="00542C34"/>
    <w:rsid w:val="00555FE1"/>
    <w:rsid w:val="00583E49"/>
    <w:rsid w:val="00587B05"/>
    <w:rsid w:val="00592443"/>
    <w:rsid w:val="005A06F2"/>
    <w:rsid w:val="005A2899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058AA"/>
    <w:rsid w:val="0061337D"/>
    <w:rsid w:val="0061416D"/>
    <w:rsid w:val="006174C7"/>
    <w:rsid w:val="00623A0E"/>
    <w:rsid w:val="0062665E"/>
    <w:rsid w:val="00633207"/>
    <w:rsid w:val="00635965"/>
    <w:rsid w:val="00635A0A"/>
    <w:rsid w:val="00647BDA"/>
    <w:rsid w:val="0065020B"/>
    <w:rsid w:val="00661B2F"/>
    <w:rsid w:val="006628D8"/>
    <w:rsid w:val="00673B18"/>
    <w:rsid w:val="00674865"/>
    <w:rsid w:val="006921B7"/>
    <w:rsid w:val="00695AC0"/>
    <w:rsid w:val="0069720F"/>
    <w:rsid w:val="006979A5"/>
    <w:rsid w:val="006A5E5B"/>
    <w:rsid w:val="006C11BA"/>
    <w:rsid w:val="006C120A"/>
    <w:rsid w:val="006D07FC"/>
    <w:rsid w:val="006E09F6"/>
    <w:rsid w:val="006E2595"/>
    <w:rsid w:val="006E75DF"/>
    <w:rsid w:val="006F3EB0"/>
    <w:rsid w:val="006F7777"/>
    <w:rsid w:val="00713E96"/>
    <w:rsid w:val="007246DF"/>
    <w:rsid w:val="007350D7"/>
    <w:rsid w:val="00753F1D"/>
    <w:rsid w:val="007546E3"/>
    <w:rsid w:val="00755252"/>
    <w:rsid w:val="00762885"/>
    <w:rsid w:val="007745F8"/>
    <w:rsid w:val="0077471A"/>
    <w:rsid w:val="007833DD"/>
    <w:rsid w:val="007A3879"/>
    <w:rsid w:val="007A71EC"/>
    <w:rsid w:val="007C5B62"/>
    <w:rsid w:val="007D09C4"/>
    <w:rsid w:val="007F181E"/>
    <w:rsid w:val="007F3474"/>
    <w:rsid w:val="007F6FFF"/>
    <w:rsid w:val="00803242"/>
    <w:rsid w:val="00810955"/>
    <w:rsid w:val="008215C4"/>
    <w:rsid w:val="00830E51"/>
    <w:rsid w:val="008316C2"/>
    <w:rsid w:val="008353CB"/>
    <w:rsid w:val="008379B6"/>
    <w:rsid w:val="00870A7E"/>
    <w:rsid w:val="00883037"/>
    <w:rsid w:val="0088561D"/>
    <w:rsid w:val="008867DF"/>
    <w:rsid w:val="008916A5"/>
    <w:rsid w:val="008A1C79"/>
    <w:rsid w:val="008A3296"/>
    <w:rsid w:val="008B5030"/>
    <w:rsid w:val="008B6F55"/>
    <w:rsid w:val="008E30A5"/>
    <w:rsid w:val="008E3BD5"/>
    <w:rsid w:val="008E4DE9"/>
    <w:rsid w:val="00917194"/>
    <w:rsid w:val="00922D25"/>
    <w:rsid w:val="00925C2F"/>
    <w:rsid w:val="00957D69"/>
    <w:rsid w:val="00965E92"/>
    <w:rsid w:val="00971186"/>
    <w:rsid w:val="00972758"/>
    <w:rsid w:val="009A5B92"/>
    <w:rsid w:val="009C0D2C"/>
    <w:rsid w:val="009E0A03"/>
    <w:rsid w:val="009E77A3"/>
    <w:rsid w:val="00A11507"/>
    <w:rsid w:val="00A12C5C"/>
    <w:rsid w:val="00A23F7C"/>
    <w:rsid w:val="00A31857"/>
    <w:rsid w:val="00A31FD5"/>
    <w:rsid w:val="00A53F2D"/>
    <w:rsid w:val="00A62056"/>
    <w:rsid w:val="00A63FE6"/>
    <w:rsid w:val="00A8275D"/>
    <w:rsid w:val="00A91D26"/>
    <w:rsid w:val="00A96CA0"/>
    <w:rsid w:val="00AB32DA"/>
    <w:rsid w:val="00AC0A83"/>
    <w:rsid w:val="00AC0D13"/>
    <w:rsid w:val="00AE0E57"/>
    <w:rsid w:val="00B020C3"/>
    <w:rsid w:val="00B04E87"/>
    <w:rsid w:val="00B171F1"/>
    <w:rsid w:val="00B2290E"/>
    <w:rsid w:val="00B322BB"/>
    <w:rsid w:val="00B37F0C"/>
    <w:rsid w:val="00B45200"/>
    <w:rsid w:val="00B45CD2"/>
    <w:rsid w:val="00B47F66"/>
    <w:rsid w:val="00B53434"/>
    <w:rsid w:val="00B80BDB"/>
    <w:rsid w:val="00B81689"/>
    <w:rsid w:val="00B9074D"/>
    <w:rsid w:val="00BA24B1"/>
    <w:rsid w:val="00BB249E"/>
    <w:rsid w:val="00BB763C"/>
    <w:rsid w:val="00BC0D18"/>
    <w:rsid w:val="00BD5294"/>
    <w:rsid w:val="00C02461"/>
    <w:rsid w:val="00C103E3"/>
    <w:rsid w:val="00C178C4"/>
    <w:rsid w:val="00C212FE"/>
    <w:rsid w:val="00C36545"/>
    <w:rsid w:val="00C3678F"/>
    <w:rsid w:val="00C3701A"/>
    <w:rsid w:val="00C45B1E"/>
    <w:rsid w:val="00C67A68"/>
    <w:rsid w:val="00C71A97"/>
    <w:rsid w:val="00C769F4"/>
    <w:rsid w:val="00C86993"/>
    <w:rsid w:val="00C960CB"/>
    <w:rsid w:val="00CB32CE"/>
    <w:rsid w:val="00CD0784"/>
    <w:rsid w:val="00CD2688"/>
    <w:rsid w:val="00CE3462"/>
    <w:rsid w:val="00CE6849"/>
    <w:rsid w:val="00CF43B1"/>
    <w:rsid w:val="00D01A0F"/>
    <w:rsid w:val="00D01FE7"/>
    <w:rsid w:val="00D03C68"/>
    <w:rsid w:val="00D06B7A"/>
    <w:rsid w:val="00D070CC"/>
    <w:rsid w:val="00D11055"/>
    <w:rsid w:val="00D1765E"/>
    <w:rsid w:val="00D23AB7"/>
    <w:rsid w:val="00D26936"/>
    <w:rsid w:val="00D334E1"/>
    <w:rsid w:val="00D36ADB"/>
    <w:rsid w:val="00D41350"/>
    <w:rsid w:val="00D502E8"/>
    <w:rsid w:val="00D556B7"/>
    <w:rsid w:val="00D557E2"/>
    <w:rsid w:val="00D601A9"/>
    <w:rsid w:val="00D615F1"/>
    <w:rsid w:val="00D64132"/>
    <w:rsid w:val="00D74B48"/>
    <w:rsid w:val="00D83E6A"/>
    <w:rsid w:val="00D97E3C"/>
    <w:rsid w:val="00DA26B6"/>
    <w:rsid w:val="00DA7CF4"/>
    <w:rsid w:val="00DB12B0"/>
    <w:rsid w:val="00DB7F08"/>
    <w:rsid w:val="00DD0A56"/>
    <w:rsid w:val="00DD0C5F"/>
    <w:rsid w:val="00DD4ADE"/>
    <w:rsid w:val="00DE1369"/>
    <w:rsid w:val="00E05472"/>
    <w:rsid w:val="00E07480"/>
    <w:rsid w:val="00E1569D"/>
    <w:rsid w:val="00E22BD5"/>
    <w:rsid w:val="00E33DE4"/>
    <w:rsid w:val="00E35D8A"/>
    <w:rsid w:val="00E423EC"/>
    <w:rsid w:val="00E45041"/>
    <w:rsid w:val="00E45BF0"/>
    <w:rsid w:val="00E46CF0"/>
    <w:rsid w:val="00E575C2"/>
    <w:rsid w:val="00E61F96"/>
    <w:rsid w:val="00E73FFA"/>
    <w:rsid w:val="00E90E15"/>
    <w:rsid w:val="00E97FDD"/>
    <w:rsid w:val="00EB2382"/>
    <w:rsid w:val="00EC43B6"/>
    <w:rsid w:val="00EC66B4"/>
    <w:rsid w:val="00EE4CDC"/>
    <w:rsid w:val="00EE5972"/>
    <w:rsid w:val="00F01ACF"/>
    <w:rsid w:val="00F02E6B"/>
    <w:rsid w:val="00F0454D"/>
    <w:rsid w:val="00F33F43"/>
    <w:rsid w:val="00F5167D"/>
    <w:rsid w:val="00F51BC2"/>
    <w:rsid w:val="00F5459C"/>
    <w:rsid w:val="00F850CA"/>
    <w:rsid w:val="00F94736"/>
    <w:rsid w:val="00FA363F"/>
    <w:rsid w:val="00FA5C43"/>
    <w:rsid w:val="00FB0E51"/>
    <w:rsid w:val="00FB5FBF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586103F"/>
  <w15:docId w15:val="{D8F9A376-F083-450C-9AC0-A5AF489BA7E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character" w:styleId="Hiperveza">
    <w:name w:val="Hyperlink"/>
    <w:basedOn w:val="Zadanifontodlomka"/>
    <w:unhideWhenUsed/>
    <w:rsid w:val="00117AAD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17AAD"/>
    <w:rPr>
      <w:color w:val="605E5C"/>
      <w:shd w:val="clear" w:color="auto" w:fill="E1DFDD"/>
    </w:rPr>
  </w:style>
  <w:style w:type="character" w:styleId="Tekstrezerviranogmjesta">
    <w:name w:val="Placeholder Text"/>
    <w:basedOn w:val="Zadanifontodlomka"/>
    <w:uiPriority w:val="99"/>
    <w:semiHidden/>
    <w:rsid w:val="00B171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71F1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71F1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71F1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71F1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2026.</izvorni_sadrzaj>
    <derivirana_varijabla naziv="DomainObject.StvarniPocetakDatum_1">5. ožujka 2026.</derivirana_varijabla>
  </DomainObject.StvarniPocetakDatum>
  <DomainObject.StvarniZavrsetakDatum>
    <izvorni_sadrzaj>5. ožujka 2026.</izvorni_sadrzaj>
    <derivirana_varijabla naziv="DomainObject.StvarniZavrsetakDatum_1">5. ožujka 2026.</derivirana_varijabla>
  </DomainObject.StvarniZavrsetakDatum>
  <DomainObject.PlaniraniZavrsetakDatum>
    <izvorni_sadrzaj>5. ožujka 2026.</izvorni_sadrzaj>
    <derivirana_varijabla naziv="DomainObject.PlaniraniZavrsetakDatum_1">5. ožujka 2026.</derivirana_varijabla>
  </DomainObject.PlaniraniZavrsetakDatum>
  <DomainObject.PlaniraniPocetakDatum>
    <izvorni_sadrzaj>5. ožujka 2026.</izvorni_sadrzaj>
    <derivirana_varijabla naziv="DomainObject.PlaniraniPocetakDatum_1">5. ožujka 2026.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12:17</izvorni_sadrzaj>
    <derivirana_varijabla naziv="DomainObject.StvarniZavrsetakVrijeme_1">12:17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2026.</izvorni_sadrzaj>
    <derivirana_varijabla naziv="DomainObject.Zapisnik.DatumKreiranja_1">5.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St-353/2025-32</izvorni_sadrzaj>
    <derivirana_varijabla naziv="DomainObject.Zapisnik.Oznaka_1">St-353/2025-32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rujna 2025.</izvorni_sadrzaj>
    <derivirana_varijabla naziv="DomainObject.Predmet.DatumIzradeOptuznogAkta_1">30. rujna 2025.</derivirana_varijabla>
  </DomainObject.Predmet.DatumIzradeOptuznogAkta>
  <DomainObject.Predmet.DatumIzradeOptuznogAktaFormated>
    <izvorni_sadrzaj>30.9.2025.</izvorni_sadrzaj>
    <derivirana_varijabla naziv="DomainObject.Predmet.DatumIzradeOptuznogAktaFormated_1">30.9.2025.</derivirana_varijabla>
  </DomainObject.Predmet.DatumIzradeOptuznogAktaFormated>
  <DomainObject.Predmet.DatumOsnivanja>
    <izvorni_sadrzaj>30. rujna 2025.</izvorni_sadrzaj>
    <derivirana_varijabla naziv="DomainObject.Predmet.DatumOsnivanja_1">30.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rujna 2025.</izvorni_sadrzaj>
    <derivirana_varijabla naziv="DomainObject.Predmet.DatumPrimitkaOptuznogAkta_1">30.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St-353/2025</izvorni_sadrzaj>
    <derivirana_varijabla naziv="DomainObject.Predmet.OznakaBroj_1">St-353/2025</derivirana_varijabla>
  </DomainObject.Predmet.OznakaBroj>
  <DomainObject.Predmet.OznakaBrojOptuznogAkta>
    <izvorni_sadrzaj>04-06-25-3733</izvorni_sadrzaj>
    <derivirana_varijabla naziv="DomainObject.Predmet.OznakaBrojOptuznogAkta_1">04-06-25-3733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ISTARSKA PIVOVARA d.o.o., BUZET</izvorni_sadrzaj>
    <derivirana_varijabla naziv="DomainObject.Predmet.ProtustrankaFormated_1">  ISTARSKA PIVOVARA d.o.o., BUZET</derivirana_varijabla>
  </DomainObject.Predmet.ProtustrankaFormated>
  <DomainObject.Predmet.ProtustrankaFormatedOIB>
    <izvorni_sadrzaj>  ISTARSKA PIVOVARA d.o.o., BUZET, OIB 34031012034</izvorni_sadrzaj>
    <derivirana_varijabla naziv="DomainObject.Predmet.ProtustrankaFormatedOIB_1">  ISTARSKA PIVOVARA d.o.o., BUZET, OIB 34031012034</derivirana_varijabla>
  </DomainObject.Predmet.ProtustrankaFormatedOIB>
  <DomainObject.Predmet.ProtustrankaFormatedWithAdress>
    <izvorni_sadrzaj> ISTARSKA PIVOVARA d.o.o., BUZET, SV.IVAN - DOL 6, 52420 Buzet</izvorni_sadrzaj>
    <derivirana_varijabla naziv="DomainObject.Predmet.ProtustrankaFormatedWithAdress_1"> ISTARSKA PIVOVARA d.o.o., BUZET, SV.IVAN - DOL 6, 52420 Buzet</derivirana_varijabla>
  </DomainObject.Predmet.ProtustrankaFormatedWithAdress>
  <DomainObject.Predmet.ProtustrankaFormatedWithAdressOIB>
    <izvorni_sadrzaj> ISTARSKA PIVOVARA d.o.o., BUZET, OIB 34031012034, SV.IVAN - DOL 6, 52420 Buzet</izvorni_sadrzaj>
    <derivirana_varijabla naziv="DomainObject.Predmet.ProtustrankaFormatedWithAdressOIB_1"> ISTARSKA PIVOVARA d.o.o., BUZET, OIB 34031012034, SV.IVAN - DOL 6, 52420 Buzet</derivirana_varijabla>
  </DomainObject.Predmet.ProtustrankaFormatedWithAdressOIB>
  <DomainObject.Predmet.ProtustrankaWithAdress>
    <izvorni_sadrzaj>ISTARSKA PIVOVARA d.o.o., BUZET SV.IVAN - DOL 6, 52420 Buzet</izvorni_sadrzaj>
    <derivirana_varijabla naziv="DomainObject.Predmet.ProtustrankaWithAdress_1">ISTARSKA PIVOVARA d.o.o., BUZET SV.IVAN - DOL 6, 52420 Buzet</derivirana_varijabla>
  </DomainObject.Predmet.ProtustrankaWithAdress>
  <DomainObject.Predmet.ProtustrankaWithAdressOIB>
    <izvorni_sadrzaj>ISTARSKA PIVOVARA d.o.o., BUZET, OIB 34031012034, SV.IVAN - DOL 6, 52420 Buzet</izvorni_sadrzaj>
    <derivirana_varijabla naziv="DomainObject.Predmet.ProtustrankaWithAdressOIB_1">ISTARSKA PIVOVARA d.o.o., BUZET, OIB 34031012034, SV.IVAN - DOL 6, 52420 Buzet</derivirana_varijabla>
  </DomainObject.Predmet.ProtustrankaWithAdressOIB>
  <DomainObject.Predmet.ProtustrankaNazivFormated>
    <izvorni_sadrzaj>ISTARSKA PIVOVARA d.o.o., BUZET</izvorni_sadrzaj>
    <derivirana_varijabla naziv="DomainObject.Predmet.ProtustrankaNazivFormated_1">ISTARSKA PIVOVARA d.o.o., BUZET</derivirana_varijabla>
  </DomainObject.Predmet.ProtustrankaNazivFormated>
  <DomainObject.Predmet.ProtustrankaNazivFormatedOIB>
    <izvorni_sadrzaj>ISTARSKA PIVOVARA d.o.o., BUZET, OIB 34031012034</izvorni_sadrzaj>
    <derivirana_varijabla naziv="DomainObject.Predmet.ProtustrankaNazivFormatedOIB_1">ISTARSKA PIVOVARA d.o.o., BUZET, OIB 34031012034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društvo; ISTARSKA KREDITNA BANKA UMAG  dioničko društvo; ZAGREBAČKA BANKA DIONIČKO DRUŠTVO</izvorni_sadrzaj>
    <derivirana_varijabla naziv="DomainObject.Predmet.StrankaFormated_1">  Financijska agencija (FINA); ERSTE&amp;STEIERMÄRKISCHE BANKA dioničko društvo; ISTARSKA KREDITNA BANKA UMAG  dioničko društvo; ZAGREBAČKA BANKA DIONIČKO DRUŠTVO</derivirana_varijabla>
  </DomainObject.Predmet.StrankaFormated>
  <DomainObject.Predmet.StrankaFormatedOIB>
    <izvorni_sadrzaj>  Financijska agencija (FINA), OIB 85821130368; ERSTE&amp;STEIERMÄRKISCHE BANKA dioničko društvo, OIB 23057039320; ISTARSKA KREDITNA BANKA UMAG  dioničko društvo, OIB 65723536010; ZAGREBAČKA BANKA DIONIČKO DRUŠTVO, OIB 92963223473</izvorni_sadrzaj>
    <derivirana_varijabla naziv="DomainObject.Predmet.StrankaFormatedOIB_1">  Financijska agencija (FINA), OIB 85821130368; ERSTE&amp;STEIERMÄRKISCHE BANKA dioničko društvo, OIB 23057039320; ISTARSKA KREDITNA BANKA UMAG  dioničko društvo, OIB 65723536010; ZAGREBAČKA BANKA DIONIČKO DRUŠTVO, OIB 92963223473</derivirana_varijabla>
  </DomainObject.Predmet.StrankaFormatedOIB>
  <DomainObject.Predmet.StrankaFormatedWithAdress>
    <izvorni_sadrzaj> Financijska agencija (FINA), GIARDINI 5, 52100 Pula; ERSTE&amp;STEIERMÄRKISCHE BANKA dioničko društvo, Jadranski trg 3a, 51000 Rijeka; ISTARSKA KREDITNA BANKA UMAG  dioničko društvo, Ulica Ernesta Miloša - Via Ernest Miloš 1, 52470 Umag; ZAGREBAČKA BANKA DIONIČKO DRUŠTVO, Trg bana Josipa Jelačića 10, 10000 Zagreb</izvorni_sadrzaj>
    <derivirana_varijabla naziv="DomainObject.Predmet.StrankaFormatedWithAdress_1"> Financijska agencija (FINA), GIARDINI 5, 52100 Pula; ERSTE&amp;STEIERMÄRKISCHE BANKA dioničko društvo, Jadranski trg 3a, 51000 Rijeka; ISTARSKA KREDITNA BANKA UMAG  dioničko društvo, Ulica Ernesta Miloša - Via Ernest Miloš 1, 52470 Umag;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Rijeka; ISTARSKA KREDITNA BANKA UMAG  dioničko društvo, OIB 65723536010, Ulica Ernesta Miloša - Via Ernest Miloš 1, 52470 Umag; ZAGREBAČKA BANKA DIONIČKO DRUŠTVO, OIB 92963223473, Trg bana Josipa Jelačića 10, 10000 Zagreb</izvorni_sadrzaj>
    <derivirana_varijabla naziv="DomainObject.Predmet.StrankaFormatedWithAdressOIB_1"> Financijska agencija (FINA), OIB 85821130368, GIARDINI 5, 52100 Pula; ERSTE&amp;STEIERMÄRKISCHE BANKA dioničko društvo, OIB 23057039320, Jadranski trg 3a, 51000 Rijeka; ISTARSKA KREDITNA BANKA UMAG  dioničko društvo, OIB 65723536010, Ulica Ernesta Miloša - Via Ernest Miloš 1, 52470 Umag;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Pula,ERSTE&amp;STEIERMÄRKISCHE BANKA dioničko društvo Jadranski trg 3a,51000 Rijeka,ISTARSKA KREDITNA BANKA UMAG  dioničko društvo Ulica Ernesta Miloša - Via Ernest Miloš 1,52470 Umag,ZAGREBAČKA BANKA DIONIČKO DRUŠTVO Trg bana Josipa Jelačića 10,10000 Zagreb</izvorni_sadrzaj>
    <derivirana_varijabla naziv="DomainObject.Predmet.StrankaWithAdress_1">Financijska agencija (FINA) GIARDINI 5,52100 Pula,ERSTE&amp;STEIERMÄRKISCHE BANKA dioničko društvo Jadranski trg 3a,51000 Rijeka,ISTARSKA KREDITNA BANKA UMAG  dioničko društvo Ulica Ernesta Miloša - Via Ernest Miloš 1,52470 Umag,ZAGREBAČKA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Rijeka,ISTARSKA KREDITNA BANKA UMAG  dioničko društvo, OIB 65723536010, Ulica Ernesta Miloša - Via Ernest Miloš 1,52470 Umag,ZAGREBAČKA BANKA DIONIČKO DRUŠTVO, OIB 92963223473, Trg bana Josipa Jelačića 10,10000 Zagreb</izvorni_sadrzaj>
    <derivirana_varijabla naziv="DomainObject.Predmet.StrankaWithAdressOIB_1">Financijska agencija (FINA), OIB 85821130368, GIARDINI 5,52100 Pula,ERSTE&amp;STEIERMÄRKISCHE BANKA dioničko društvo, OIB 23057039320, Jadranski trg 3a,51000 Rijeka,ISTARSKA KREDITNA BANKA UMAG  dioničko društvo, OIB 65723536010, Ulica Ernesta Miloša - Via Ernest Miloš 1,52470 Umag,ZAGREBAČKA BANKA DIONIČKO DRUŠTVO, OIB 92963223473, Trg bana Josipa Jelačića 10,10000 Zagreb</derivirana_varijabla>
  </DomainObject.Predmet.StrankaWithAdressOIB>
  <DomainObject.Predmet.StrankaNazivFormated>
    <izvorni_sadrzaj>Financijska agencija (FINA),ERSTE&amp;STEIERMÄRKISCHE BANKA dioničko društvo,ISTARSKA KREDITNA BANKA UMAG  dioničko društvo,ZAGREBAČKA BANKA DIONIČKO DRUŠTVO</izvorni_sadrzaj>
    <derivirana_varijabla naziv="DomainObject.Predmet.StrankaNazivFormated_1">Financijska agencija (FINA),ERSTE&amp;STEIERMÄRKISCHE BANKA dioničko društvo,ISTARSKA KREDITNA BANKA UMAG  dioničko društvo,ZAGREBAČKA BANKA DIONIČKO DRUŠTVO</derivirana_varijabla>
  </DomainObject.Predmet.StrankaNazivFormated>
  <DomainObject.Predmet.StrankaNazivFormatedOIB>
    <izvorni_sadrzaj>Financijska agencija (FINA), OIB 85821130368,ERSTE&amp;STEIERMÄRKISCHE BANKA dioničko društvo, OIB 23057039320,ISTARSKA KREDITNA BANKA UMAG  dioničko društvo, OIB 65723536010,ZAGREBAČKA BANKA DIONIČKO DRUŠTVO, OIB 92963223473</izvorni_sadrzaj>
    <derivirana_varijabla naziv="DomainObject.Predmet.StrankaNazivFormatedOIB_1">Financijska agencija (FINA), OIB 85821130368,ERSTE&amp;STEIERMÄRKISCHE BANKA dioničko društvo, OIB 23057039320,ISTARSKA KREDITNA BANKA UMAG  dioničko društvo, OIB 65723536010,ZAGREBAČKA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1274110.66</izvorni_sadrzaj>
    <derivirana_varijabla naziv="DomainObject.Predmet.TrenutnaVrijednost_1">1274110.66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  <item>ERSTE&amp;STEIERMÄRKISCHE BANKA dioničko društvo</item>
      <item>ISTARSKA KREDITNA BANKA UMAG  dioničko društvo</item>
      <item>ZAGREBAČKA BANKA DIONIČKO DRUŠTVO</item>
    </izvorni_sadrzaj>
    <derivirana_varijabla naziv="DomainObject.Predmet.StrankaListFormated_1">
      <item>Financijska agencija (FINA)</item>
      <item>ERSTE&amp;STEIERMÄRKISCHE BANKA dioničko društvo</item>
      <item>ISTARSKA KREDITNA BANKA UMAG  dioničko društvo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  <item>ISTARSKA KREDITNA BANKA UMAG  dioničko društvo, OIB 65723536010</item>
      <item>ZAGREBAČKA BANKA DIONIČKO DRUŠTVO, OIB 92963223473</item>
    </izvorni_sadrzaj>
    <derivirana_varijabla naziv="DomainObject.Predmet.StrankaListFormatedOIB_1">
      <item>Financijska agencija (FINA), OIB 85821130368</item>
      <item>ERSTE&amp;STEIERMÄRKISCHE BANKA dioničko društvo, OIB 23057039320</item>
      <item>ISTARSKA KREDITNA BANKA UMAG  dioničko društvo, OIB 65723536010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  <item>ISTARSKA KREDITNA BANKA UMAG  dioničko društvo, Ulica Ernesta Miloša - Via Ernest Miloš 1, 52470 Umag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  <item>ISTARSKA KREDITNA BANKA UMAG  dioničko društvo, Ulica Ernesta Miloša - Via Ernest Miloš 1, 52470 Umag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  <item>ISTARSKA KREDITNA BANKA UMAG  dioničko društvo, OIB 65723536010, Ulica Ernesta Miloša - Via Ernest Miloš 1, 52470 Umag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  <item>ISTARSKA KREDITNA BANKA UMAG  dioničko društvo, OIB 65723536010, Ulica Ernesta Miloša - Via Ernest Miloš 1, 52470 Umag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  <item>ISTARSKA KREDITNA BANKA UMAG  dioničko društvo</item>
      <item>ZAGREBAČKA BANKA DIONIČKO DRUŠTVO</item>
    </izvorni_sadrzaj>
    <derivirana_varijabla naziv="DomainObject.Predmet.StrankaListNazivFormated_1">
      <item>Financijska agencija (FINA)</item>
      <item>ERSTE&amp;STEIERMÄRKISCHE BANKA dioničko društvo</item>
      <item>ISTARSKA KREDITNA BANKA UMAG  dioničko društvo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  <item>ISTARSKA KREDITNA BANKA UMAG  dioničko društvo, OIB 65723536010</item>
      <item>ZAGREBAČKA BANKA DIONIČKO DRUŠTVO, OIB 92963223473</item>
    </izvorni_sadrzaj>
    <derivirana_varijabla naziv="DomainObject.Predmet.StrankaListNazivFormatedOIB_1">
      <item>Financijska agencija (FINA), OIB 85821130368</item>
      <item>ERSTE&amp;STEIERMÄRKISCHE BANKA dioničko društvo, OIB 23057039320</item>
      <item>ISTARSKA KREDITNA BANKA UMAG  dioničko društvo, OIB 65723536010</item>
      <item>ZAGREBAČKA BANKA DIONIČKO DRUŠTVO, OIB 92963223473</item>
    </derivirana_varijabla>
  </DomainObject.Predmet.StrankaListNazivFormatedOIB>
  <DomainObject.Predmet.ProtuStrankaListFormated>
    <izvorni_sadrzaj>
      <item>ISTARSKA PIVOVARA d.o.o., BUZET</item>
    </izvorni_sadrzaj>
    <derivirana_varijabla naziv="DomainObject.Predmet.ProtuStrankaListFormated_1">
      <item>ISTARSKA PIVOVARA d.o.o., BUZET</item>
    </derivirana_varijabla>
  </DomainObject.Predmet.ProtuStrankaListFormated>
  <DomainObject.Predmet.ProtuStrankaListFormatedOIB>
    <izvorni_sadrzaj>
      <item>ISTARSKA PIVOVARA d.o.o., BUZET, OIB 34031012034</item>
    </izvorni_sadrzaj>
    <derivirana_varijabla naziv="DomainObject.Predmet.ProtuStrankaListFormatedOIB_1">
      <item>ISTARSKA PIVOVARA d.o.o., BUZET, OIB 34031012034</item>
    </derivirana_varijabla>
  </DomainObject.Predmet.ProtuStrankaListFormatedOIB>
  <DomainObject.Predmet.ProtuStrankaListFormatedWithAdress>
    <izvorni_sadrzaj>
      <item>ISTARSKA PIVOVARA d.o.o., BUZET, SV.IVAN - DOL 6, 52420 Buzet</item>
    </izvorni_sadrzaj>
    <derivirana_varijabla naziv="DomainObject.Predmet.ProtuStrankaListFormatedWithAdress_1">
      <item>ISTARSKA PIVOVARA d.o.o., BUZET, SV.IVAN - DOL 6, 52420 Buzet</item>
    </derivirana_varijabla>
  </DomainObject.Predmet.ProtuStrankaListFormatedWithAdress>
  <DomainObject.Predmet.ProtuStrankaListFormatedWithAdressOIB>
    <izvorni_sadrzaj>
      <item>ISTARSKA PIVOVARA d.o.o., BUZET, OIB 34031012034, SV.IVAN - DOL 6, 52420 Buzet</item>
    </izvorni_sadrzaj>
    <derivirana_varijabla naziv="DomainObject.Predmet.ProtuStrankaListFormatedWithAdressOIB_1">
      <item>ISTARSKA PIVOVARA d.o.o., BUZET, OIB 34031012034, SV.IVAN - DOL 6, 52420 Buzet</item>
    </derivirana_varijabla>
  </DomainObject.Predmet.ProtuStrankaListFormatedWithAdressOIB>
  <DomainObject.Predmet.ProtuStrankaListNazivFormated>
    <izvorni_sadrzaj>
      <item>ISTARSKA PIVOVARA d.o.o., BUZET</item>
    </izvorni_sadrzaj>
    <derivirana_varijabla naziv="DomainObject.Predmet.ProtuStrankaListNazivFormated_1">
      <item>ISTARSKA PIVOVARA d.o.o., BUZET</item>
    </derivirana_varijabla>
  </DomainObject.Predmet.ProtuStrankaListNazivFormated>
  <DomainObject.Predmet.ProtuStrankaListNazivFormatedOIB>
    <izvorni_sadrzaj>
      <item>ISTARSKA PIVOVARA d.o.o., BUZET, OIB 34031012034</item>
    </izvorni_sadrzaj>
    <derivirana_varijabla naziv="DomainObject.Predmet.ProtuStrankaListNazivFormatedOIB_1">
      <item>ISTARSKA PIVOVARA d.o.o., BUZET, OIB 34031012034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2026.</izvorni_sadrzaj>
    <derivirana_varijabla naziv="DomainObject.Datum_1">5. ožujka 2026.</derivirana_varijabla>
  </DomainObject.Datum>
  <DomainObject.PoslovniBrojDokumenta>
    <izvorni_sadrzaj>St-353/2025-32</izvorni_sadrzaj>
    <derivirana_varijabla naziv="DomainObject.PoslovniBrojDokumenta_1">St-353/2025-32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ISTARSKA PIVOVARA d.o.o., BUZET</izvorni_sadrzaj>
    <derivirana_varijabla naziv="DomainObject.Predmet.ProtustrankaIDrugi_1">ISTARSKA PIVOVARA d.o.o., BUZET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ISTARSKA PIVOVARA d.o.o., BUZET, OIB 34031012034, SV.IVAN - DOL 6, 52420 Buzet</izvorni_sadrzaj>
    <derivirana_varijabla naziv="DomainObject.Predmet.ProtustrankaIDrugiAdressOIB_1">ISTARSKA PIVOVARA d.o.o., BUZET, OIB 34031012034, SV.IVAN - DOL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PIVOVARA d.o.o., BUZET</item>
      <item>Financijska agencija (FINA)</item>
      <item>ERSTE&amp;STEIERMÄRKISCHE BANKA dioničko društvo</item>
      <item>ISTARSKA KREDITNA BANKA UMAG  dioničko društvo</item>
      <item>ZAGREBAČKA BANKA DIONIČKO DRUŠTVO</item>
    </izvorni_sadrzaj>
    <derivirana_varijabla naziv="DomainObject.Predmet.SudioniciListNaziv_1">
      <item>ISTARSKA PIVOVARA d.o.o., BUZET</item>
      <item>Financijska agencija (FINA)</item>
      <item>ERSTE&amp;STEIERMÄRKISCHE BANKA dioničko društvo</item>
      <item>ISTARSKA KREDITNA BANKA UMAG  dioničko društvo</item>
      <item>ZAGREBAČKA BANKA DIONIČKO DRUŠTVO</item>
    </derivirana_varijabla>
  </DomainObject.Predmet.SudioniciListNaziv>
  <DomainObject.Predmet.SudioniciListAdressOIB>
    <izvorni_sadrzaj>
      <item>ISTARSKA PIVOVARA d.o.o., BUZET, OIB 34031012034, SV.IVAN - DOL 6,52420 Buzet</item>
      <item>Financijska agencija (FINA), OIB 85821130368, GIARDINI 5,52100 Pula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ZAGREBAČKA BANKA DIONIČKO DRUŠTVO, OIB 92963223473, Trg bana Josipa Jelačića 10,10000 Zagreb</item>
    </izvorni_sadrzaj>
    <derivirana_varijabla naziv="DomainObject.Predmet.SudioniciListAdressOIB_1">
      <item>ISTARSKA PIVOVARA d.o.o., BUZET, OIB 34031012034, SV.IVAN - DOL 6,52420 Buzet</item>
      <item>Financijska agencija (FINA), OIB 85821130368, GIARDINI 5,52100 Pula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34031012034</item>
      <item>, OIB 85821130368</item>
      <item>, OIB 23057039320</item>
      <item>, OIB 65723536010</item>
      <item>, OIB 92963223473</item>
    </izvorni_sadrzaj>
    <derivirana_varijabla naziv="DomainObject.Predmet.SudioniciListNazivOIB_1">
      <item>, OIB 34031012034</item>
      <item>, OIB 85821130368</item>
      <item>, OIB 23057039320</item>
      <item>, OIB 65723536010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24, 10000 Zagreb</item>
    </izvorni_sadrzaj>
    <derivirana_varijabla naziv="DomainObject.Predmet.StecajniUpraviteljiListAddressOIB_1">
      <item>Pavao Mrkonjić, OIB 50443048410, Ante Topić Mimare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rujna 2025.</izvorni_sadrzaj>
    <derivirana_varijabla naziv="DomainObject.Predmet.DatumPocetkaProcesa_1">30.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78FC5998-1605-45A7-9722-0084412A043B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17</properties:Pages>
  <properties:Words>5020</properties:Words>
  <properties:Characters>29584</properties:Characters>
  <properties:Lines>820</properties:Lines>
  <properties:Paragraphs>249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34805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2026-03-04T09:59:00Z</dcterms:created>
  <dc:creator>drabar</dc:creator>
  <cp:lastModifiedBy>Sanja Prodan</cp:lastModifiedBy>
  <cp:lastPrinted>2026-03-05T11:48:00Z</cp:lastPrinted>
  <dcterms:modified xmlns:xsi="http://www.w3.org/2001/XMLSchema-instance" xsi:type="dcterms:W3CDTF">2026-03-05T13:18:00Z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St-353/2025-32 / Zapisnik - Ispitno ročište (St-353-2025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17</vt:i4>
  </prop:property>
</prop:Properties>
</file>